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A2197" w14:textId="67E12F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13B7F">
        <w:rPr>
          <w:b/>
          <w:noProof/>
          <w:sz w:val="24"/>
        </w:rPr>
        <w:t>-</w:t>
      </w:r>
      <w:r w:rsidR="00C86A78">
        <w:rPr>
          <w:b/>
          <w:noProof/>
          <w:sz w:val="24"/>
        </w:rPr>
        <w:t>SA</w:t>
      </w:r>
      <w:r w:rsidR="00213B7F">
        <w:rPr>
          <w:b/>
          <w:noProof/>
          <w:sz w:val="24"/>
        </w:rPr>
        <w:t xml:space="preserve">2 </w:t>
      </w:r>
      <w:r>
        <w:rPr>
          <w:b/>
          <w:noProof/>
          <w:sz w:val="24"/>
        </w:rPr>
        <w:t xml:space="preserve">Meeting </w:t>
      </w:r>
      <w:r w:rsidR="00C1179F">
        <w:rPr>
          <w:b/>
          <w:noProof/>
          <w:sz w:val="24"/>
        </w:rPr>
        <w:t>#</w:t>
      </w:r>
      <w:r w:rsidR="00936552" w:rsidRPr="00936552">
        <w:rPr>
          <w:b/>
          <w:noProof/>
          <w:sz w:val="24"/>
        </w:rPr>
        <w:t>166-Ad Hoc-e</w:t>
      </w:r>
      <w:r>
        <w:rPr>
          <w:b/>
          <w:i/>
          <w:noProof/>
          <w:sz w:val="28"/>
        </w:rPr>
        <w:tab/>
      </w:r>
      <w:r w:rsidR="00F91EF1" w:rsidRPr="00F91EF1">
        <w:rPr>
          <w:b/>
          <w:i/>
          <w:noProof/>
          <w:sz w:val="28"/>
        </w:rPr>
        <w:t>S2-2501351</w:t>
      </w:r>
    </w:p>
    <w:p w14:paraId="0F27741A" w14:textId="77777777" w:rsidR="007E1853" w:rsidRDefault="008243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meeting,</w:t>
      </w:r>
      <w:r w:rsidR="002F672C">
        <w:rPr>
          <w:b/>
          <w:bCs/>
          <w:sz w:val="24"/>
          <w:szCs w:val="24"/>
        </w:rPr>
        <w:t xml:space="preserve"> 202</w:t>
      </w:r>
      <w:r w:rsidR="00936552">
        <w:rPr>
          <w:b/>
          <w:bCs/>
          <w:sz w:val="24"/>
          <w:szCs w:val="24"/>
        </w:rPr>
        <w:t>5</w:t>
      </w:r>
      <w:r w:rsidR="002F672C">
        <w:rPr>
          <w:b/>
          <w:bCs/>
          <w:sz w:val="24"/>
          <w:szCs w:val="24"/>
        </w:rPr>
        <w:t>-</w:t>
      </w:r>
      <w:r w:rsidR="00936552">
        <w:rPr>
          <w:b/>
          <w:bCs/>
          <w:sz w:val="24"/>
          <w:szCs w:val="24"/>
        </w:rPr>
        <w:t>0</w:t>
      </w:r>
      <w:r w:rsidR="002F672C">
        <w:rPr>
          <w:b/>
          <w:bCs/>
          <w:sz w:val="24"/>
          <w:szCs w:val="24"/>
        </w:rPr>
        <w:t>1-</w:t>
      </w:r>
      <w:r w:rsidR="00936552">
        <w:rPr>
          <w:b/>
          <w:bCs/>
          <w:sz w:val="24"/>
          <w:szCs w:val="24"/>
        </w:rPr>
        <w:t>20</w:t>
      </w:r>
      <w:r w:rsidR="002F672C">
        <w:rPr>
          <w:b/>
          <w:bCs/>
          <w:sz w:val="24"/>
          <w:szCs w:val="24"/>
        </w:rPr>
        <w:t xml:space="preserve"> – 202</w:t>
      </w:r>
      <w:r w:rsidR="00936552">
        <w:rPr>
          <w:b/>
          <w:bCs/>
          <w:sz w:val="24"/>
          <w:szCs w:val="24"/>
        </w:rPr>
        <w:t>5</w:t>
      </w:r>
      <w:r w:rsidR="002F672C">
        <w:rPr>
          <w:b/>
          <w:bCs/>
          <w:sz w:val="24"/>
          <w:szCs w:val="24"/>
        </w:rPr>
        <w:t>-</w:t>
      </w:r>
      <w:r w:rsidR="00936552">
        <w:rPr>
          <w:b/>
          <w:bCs/>
          <w:sz w:val="24"/>
          <w:szCs w:val="24"/>
        </w:rPr>
        <w:t>0</w:t>
      </w:r>
      <w:r w:rsidR="002F672C">
        <w:rPr>
          <w:b/>
          <w:bCs/>
          <w:sz w:val="24"/>
          <w:szCs w:val="24"/>
        </w:rPr>
        <w:t>1-2</w:t>
      </w:r>
      <w:r w:rsidR="00936552">
        <w:rPr>
          <w:b/>
          <w:bCs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CA16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DBF8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F672C">
              <w:rPr>
                <w:i/>
                <w:noProof/>
                <w:sz w:val="14"/>
              </w:rPr>
              <w:t>3</w:t>
            </w:r>
          </w:p>
        </w:tc>
      </w:tr>
      <w:tr w:rsidR="001E41F3" w14:paraId="21D023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DC98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170B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E53B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0B60D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819A8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593F5A" w14:textId="05735B99" w:rsidR="001E41F3" w:rsidRPr="00410371" w:rsidRDefault="00DD74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F720F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19E022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515A1" w14:textId="1B54058D" w:rsidR="001E41F3" w:rsidRPr="00C66C47" w:rsidRDefault="00DA2D8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A2D8E">
              <w:rPr>
                <w:b/>
                <w:bCs/>
                <w:noProof/>
                <w:sz w:val="28"/>
                <w:szCs w:val="28"/>
              </w:rPr>
              <w:t>0274</w:t>
            </w:r>
          </w:p>
        </w:tc>
        <w:tc>
          <w:tcPr>
            <w:tcW w:w="709" w:type="dxa"/>
          </w:tcPr>
          <w:p w14:paraId="463B89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1975D6" w14:textId="2294E2D8" w:rsidR="001E41F3" w:rsidRPr="00410371" w:rsidRDefault="00A961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CCA7DB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46A430" w14:textId="652E10EF" w:rsidR="001E41F3" w:rsidRPr="00410371" w:rsidRDefault="002F67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531D8">
              <w:rPr>
                <w:b/>
                <w:noProof/>
                <w:sz w:val="28"/>
              </w:rPr>
              <w:t>1</w:t>
            </w:r>
            <w:r w:rsidR="00213B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587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8C10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8DF8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F902E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6A6D8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3426739" w14:textId="77777777" w:rsidTr="00547111">
        <w:tc>
          <w:tcPr>
            <w:tcW w:w="9641" w:type="dxa"/>
            <w:gridSpan w:val="9"/>
          </w:tcPr>
          <w:p w14:paraId="35F215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7EC727" w14:textId="77777777" w:rsidR="002F672C" w:rsidRDefault="002F672C" w:rsidP="002F67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672C" w14:paraId="2DB7A17A" w14:textId="77777777" w:rsidTr="00490806">
        <w:tc>
          <w:tcPr>
            <w:tcW w:w="2835" w:type="dxa"/>
          </w:tcPr>
          <w:p w14:paraId="2BAB0E04" w14:textId="77777777" w:rsidR="002F672C" w:rsidRDefault="002F672C" w:rsidP="004908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458A0A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D929F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7EDAAB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97A42B" w14:textId="79AE2553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81DB7E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CE2A64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3D3252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02E28" w14:textId="77777777" w:rsidR="002F672C" w:rsidRDefault="002F4150" w:rsidP="004908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BAA334" w14:textId="77777777" w:rsidR="002F672C" w:rsidRDefault="002F672C" w:rsidP="002F67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672C" w14:paraId="374E1F29" w14:textId="77777777" w:rsidTr="00490806">
        <w:tc>
          <w:tcPr>
            <w:tcW w:w="9640" w:type="dxa"/>
            <w:gridSpan w:val="11"/>
          </w:tcPr>
          <w:p w14:paraId="2B13F296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0B7386EA" w14:textId="77777777" w:rsidTr="004908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0E4A5A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72C18" w14:textId="2B937F15" w:rsidR="002F672C" w:rsidRDefault="003643E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and improving</w:t>
            </w:r>
            <w:r w:rsidR="00C5428E">
              <w:t xml:space="preserve"> </w:t>
            </w:r>
            <w:r w:rsidR="000B2E46">
              <w:t xml:space="preserve">text for KI#1 </w:t>
            </w:r>
          </w:p>
        </w:tc>
      </w:tr>
      <w:tr w:rsidR="002F672C" w14:paraId="418CEE4B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6A0B6B97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2B5C9E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398FF669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569E855E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F43FD" w14:textId="17BD0C73" w:rsidR="002F672C" w:rsidRPr="003B4880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 w:rsidRPr="003B4880">
              <w:t>Ericsson</w:t>
            </w:r>
            <w:r w:rsidR="008740AC" w:rsidRPr="003B4880">
              <w:t>, Nokia</w:t>
            </w:r>
            <w:r w:rsidR="00AC4DCD" w:rsidRPr="003B4880">
              <w:t>, Samsung</w:t>
            </w:r>
            <w:r w:rsidR="00EE5D7C" w:rsidRPr="003B4880">
              <w:t>, Huawei</w:t>
            </w:r>
          </w:p>
        </w:tc>
      </w:tr>
      <w:tr w:rsidR="002F672C" w14:paraId="578FCF02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62ECE825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92B0A7" w14:textId="77777777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2F672C" w14:paraId="18119A16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43055F7C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2CF722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4F0E5AA5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76510373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FE3B3B" w14:textId="0AAD8787" w:rsidR="002F672C" w:rsidRDefault="001A2AB3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603301DA" w14:textId="77777777" w:rsidR="002F672C" w:rsidRDefault="002F672C" w:rsidP="004908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DAE39C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AA23A" w14:textId="77777777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36552">
              <w:t>5</w:t>
            </w:r>
            <w:r>
              <w:t>-</w:t>
            </w:r>
            <w:r w:rsidR="00936552">
              <w:t>0</w:t>
            </w:r>
            <w:r>
              <w:t>1-0</w:t>
            </w:r>
            <w:r w:rsidR="00936552">
              <w:t>9</w:t>
            </w:r>
          </w:p>
        </w:tc>
      </w:tr>
      <w:tr w:rsidR="002F672C" w14:paraId="512A5DD7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74B84208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CA21CB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7F505E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3B2E5E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6EAE88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18B7DF79" w14:textId="77777777" w:rsidTr="004908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ED10D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86D8A9" w14:textId="77777777" w:rsidR="002F672C" w:rsidRPr="002F4150" w:rsidRDefault="00936552" w:rsidP="0049080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328551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31378F" w14:textId="77777777" w:rsidR="002F672C" w:rsidRDefault="002F672C" w:rsidP="004908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D5F8F" w14:textId="7F528E1D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93241">
              <w:t>19</w:t>
            </w:r>
          </w:p>
        </w:tc>
      </w:tr>
      <w:tr w:rsidR="002F672C" w14:paraId="65FB2C30" w14:textId="77777777" w:rsidTr="004908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04D55C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7A114D" w14:textId="77777777" w:rsidR="002F672C" w:rsidRDefault="002F672C" w:rsidP="004908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F67983" w14:textId="77777777" w:rsidR="002F672C" w:rsidRDefault="002F672C" w:rsidP="004908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A05575" w14:textId="77777777" w:rsidR="002F672C" w:rsidRPr="007C2097" w:rsidRDefault="002F672C" w:rsidP="004908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F672C" w14:paraId="471D7DAA" w14:textId="77777777" w:rsidTr="00490806">
        <w:tc>
          <w:tcPr>
            <w:tcW w:w="1843" w:type="dxa"/>
          </w:tcPr>
          <w:p w14:paraId="6FDB209A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7E94C1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54C02C1C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6ABC85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F2B63" w14:textId="358B04C3" w:rsidR="002F672C" w:rsidRDefault="003643E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and improving the text regarding KI#1 for WI EDGE_Ph3</w:t>
            </w:r>
          </w:p>
        </w:tc>
      </w:tr>
      <w:tr w:rsidR="002F672C" w14:paraId="6044A7BE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92262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8FF3D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312092DA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40308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4AB2EF" w14:textId="77777777" w:rsidR="002F672C" w:rsidRDefault="003643E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and improving the text</w:t>
            </w:r>
            <w:r w:rsidR="00767DAA">
              <w:rPr>
                <w:noProof/>
              </w:rPr>
              <w:t>.</w:t>
            </w:r>
          </w:p>
          <w:p w14:paraId="7A553008" w14:textId="5913BD3B" w:rsidR="00767DAA" w:rsidRDefault="00767DAA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</w:t>
            </w:r>
            <w:r w:rsidR="007003DF">
              <w:rPr>
                <w:noProof/>
              </w:rPr>
              <w:t>corrections</w:t>
            </w:r>
            <w:r>
              <w:rPr>
                <w:noProof/>
              </w:rPr>
              <w:t xml:space="preserve"> of HR-SBO</w:t>
            </w:r>
          </w:p>
        </w:tc>
      </w:tr>
      <w:tr w:rsidR="002F672C" w14:paraId="3FA24F26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76E8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48796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357ED477" w14:textId="77777777" w:rsidTr="00490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C32D7C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4CF3A" w14:textId="06AE640D" w:rsidR="002F672C" w:rsidRDefault="003643E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fully correct text and less readable, which may lead to erroreous implementations</w:t>
            </w:r>
          </w:p>
        </w:tc>
      </w:tr>
      <w:tr w:rsidR="002F672C" w14:paraId="39CA462F" w14:textId="77777777" w:rsidTr="00490806">
        <w:tc>
          <w:tcPr>
            <w:tcW w:w="2694" w:type="dxa"/>
            <w:gridSpan w:val="2"/>
          </w:tcPr>
          <w:p w14:paraId="5DA99E63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2E2EE7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6CF3D27D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352FE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38C8D" w14:textId="4F7B3789" w:rsidR="002F672C" w:rsidRDefault="00825957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6.10.2.1, </w:t>
            </w:r>
            <w:r w:rsidR="00C8475F">
              <w:t>6.10.2.2</w:t>
            </w:r>
            <w:r w:rsidR="00AF720F">
              <w:t>, 6.10.2.3</w:t>
            </w:r>
          </w:p>
        </w:tc>
      </w:tr>
      <w:tr w:rsidR="002F672C" w14:paraId="2FF8B26A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EFA5F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7FD2E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023FCB6A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16B24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D82DBA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5F16C2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F8D052" w14:textId="77777777" w:rsidR="002F672C" w:rsidRDefault="002F672C" w:rsidP="004908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5C83FA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672C" w14:paraId="0A0C2BC6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B60D2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6E44CB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1C476" w14:textId="1D22D976" w:rsidR="002F672C" w:rsidRDefault="00893241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EABCDC" w14:textId="77777777" w:rsidR="002F672C" w:rsidRDefault="002F672C" w:rsidP="004908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5BFD2A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158AF5DB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7F38B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46E035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41A62" w14:textId="5CFD3F22" w:rsidR="002F672C" w:rsidRDefault="00893241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5063C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0CDD19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3984C449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68A15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C11F6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9C509" w14:textId="7A6BEF30" w:rsidR="002F672C" w:rsidRDefault="00893241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8CCB9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2C8FA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35F6212B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AF777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46CFD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</w:p>
        </w:tc>
      </w:tr>
      <w:tr w:rsidR="002F672C" w14:paraId="1DFCF4C9" w14:textId="77777777" w:rsidTr="00490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6340BE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795DD" w14:textId="77777777" w:rsidR="002F672C" w:rsidRDefault="002F672C" w:rsidP="00490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672C" w:rsidRPr="008863B9" w14:paraId="1F450309" w14:textId="77777777" w:rsidTr="004908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479106" w14:textId="77777777" w:rsidR="002F672C" w:rsidRPr="008863B9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935588" w14:textId="77777777" w:rsidR="002F672C" w:rsidRPr="008863B9" w:rsidRDefault="002F672C" w:rsidP="004908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672C" w14:paraId="16B594A4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22A14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50D21" w14:textId="77777777" w:rsidR="002F672C" w:rsidRDefault="002F672C" w:rsidP="00490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140F66" w14:textId="77777777" w:rsidR="001E41F3" w:rsidRDefault="001E41F3">
      <w:pPr>
        <w:rPr>
          <w:noProof/>
        </w:rPr>
        <w:sectPr w:rsidR="001E41F3" w:rsidSect="0086557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9FA242" w14:textId="77777777" w:rsidR="00C66C47" w:rsidRDefault="00C66C47" w:rsidP="00C66C47">
      <w:pPr>
        <w:jc w:val="center"/>
        <w:rPr>
          <w:noProof/>
          <w:color w:val="FF0000"/>
          <w:sz w:val="40"/>
          <w:szCs w:val="40"/>
        </w:rPr>
      </w:pPr>
      <w:r w:rsidRPr="00C66C47">
        <w:rPr>
          <w:noProof/>
          <w:color w:val="FF0000"/>
          <w:sz w:val="40"/>
          <w:szCs w:val="40"/>
        </w:rPr>
        <w:lastRenderedPageBreak/>
        <w:t>************** 1</w:t>
      </w:r>
      <w:r w:rsidRPr="00C66C47">
        <w:rPr>
          <w:noProof/>
          <w:color w:val="FF0000"/>
          <w:sz w:val="40"/>
          <w:szCs w:val="40"/>
          <w:vertAlign w:val="superscript"/>
        </w:rPr>
        <w:t>st</w:t>
      </w:r>
      <w:r w:rsidRPr="00C66C47">
        <w:rPr>
          <w:noProof/>
          <w:color w:val="FF0000"/>
          <w:sz w:val="40"/>
          <w:szCs w:val="40"/>
        </w:rPr>
        <w:t xml:space="preserve"> change **************</w:t>
      </w:r>
    </w:p>
    <w:p w14:paraId="0013D902" w14:textId="77777777" w:rsidR="007F73BD" w:rsidRDefault="007F73BD" w:rsidP="007F73BD">
      <w:pPr>
        <w:pStyle w:val="Heading3"/>
      </w:pPr>
      <w:r>
        <w:t>6.10.2</w:t>
      </w:r>
      <w:r>
        <w:tab/>
        <w:t>Procedure</w:t>
      </w:r>
    </w:p>
    <w:p w14:paraId="1478E371" w14:textId="77777777" w:rsidR="007F73BD" w:rsidRDefault="007F73BD" w:rsidP="007F73BD">
      <w:pPr>
        <w:pStyle w:val="Heading4"/>
      </w:pPr>
      <w:r>
        <w:t>6.10.2.1</w:t>
      </w:r>
      <w:r>
        <w:tab/>
        <w:t>General</w:t>
      </w:r>
    </w:p>
    <w:p w14:paraId="7CBA24FD" w14:textId="7ACA27C3" w:rsidR="007F73BD" w:rsidRDefault="007F73BD" w:rsidP="007F73BD">
      <w:r>
        <w:t xml:space="preserve">This clause describes </w:t>
      </w:r>
      <w:ins w:id="1" w:author="Ericsson-MH4" w:date="2025-01-10T14:50:00Z">
        <w:r w:rsidR="00E44606">
          <w:t xml:space="preserve">the procedures related to </w:t>
        </w:r>
      </w:ins>
      <w:del w:id="2" w:author="Ericsson-MH4" w:date="2025-01-10T14:50:00Z">
        <w:r w:rsidDel="00FE23B1">
          <w:delText xml:space="preserve">EAS (re)discovery procedure within PDU session applied for </w:delText>
        </w:r>
      </w:del>
      <w:r>
        <w:t>Local Offloading Management.</w:t>
      </w:r>
    </w:p>
    <w:p w14:paraId="0C29FB96" w14:textId="77777777" w:rsidR="007F73BD" w:rsidRDefault="007F73BD" w:rsidP="007F73BD">
      <w:pPr>
        <w:pStyle w:val="Heading4"/>
      </w:pPr>
      <w:bookmarkStart w:id="3" w:name="_Toc185601854"/>
      <w:r>
        <w:t>6.10.2.2</w:t>
      </w:r>
      <w:r>
        <w:tab/>
        <w:t>I-SMF insertion during the PDU Session establishment</w:t>
      </w:r>
      <w:bookmarkEnd w:id="3"/>
    </w:p>
    <w:p w14:paraId="41A56C8E" w14:textId="77777777" w:rsidR="007F73BD" w:rsidRDefault="007A4E63" w:rsidP="007F73BD">
      <w:pPr>
        <w:pStyle w:val="TH"/>
      </w:pPr>
      <w:r w:rsidRPr="00A4694F">
        <w:rPr>
          <w:noProof/>
        </w:rPr>
        <w:object w:dxaOrig="15556" w:dyaOrig="8146" w14:anchorId="3F443C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1.45pt;height:252.3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801989688" r:id="rId13"/>
        </w:object>
      </w:r>
    </w:p>
    <w:p w14:paraId="02424CDF" w14:textId="77777777" w:rsidR="007F73BD" w:rsidRDefault="007F73BD" w:rsidP="007F73BD">
      <w:pPr>
        <w:pStyle w:val="TF"/>
      </w:pPr>
      <w:r>
        <w:t>Figure 6.10.2.2-1: Procedure for PDU Session establishment supporting Local Offloading Management</w:t>
      </w:r>
    </w:p>
    <w:p w14:paraId="448BACDA" w14:textId="77777777" w:rsidR="007F73BD" w:rsidRDefault="007F73BD" w:rsidP="007F73BD">
      <w:pPr>
        <w:pStyle w:val="B1"/>
      </w:pPr>
      <w:r>
        <w:t>1.</w:t>
      </w:r>
      <w:r>
        <w:tab/>
        <w:t>During the Registration procedure, the AMF receives the Local Offloading Management allowed indication per DNN/S-NSSAI as part of SMF selection subscription data from the UDM in the step 14b of the procedure in the clause 4.2.2.2.2 of TS 23.502 [3].</w:t>
      </w:r>
    </w:p>
    <w:p w14:paraId="3D72F69F" w14:textId="235AABDE" w:rsidR="007F73BD" w:rsidRDefault="007F73BD" w:rsidP="007F73BD">
      <w:pPr>
        <w:pStyle w:val="B1"/>
      </w:pPr>
      <w:r>
        <w:tab/>
        <w:t>If Local Offloading Management is allowed for the requested DNN/S-NSSAI in the step 1 of clause 4.3.2.2.1 of TS 23.502 [3],</w:t>
      </w:r>
      <w:del w:id="4" w:author="Ericsson-MH4" w:date="2025-01-10T14:50:00Z">
        <w:r w:rsidDel="00FE23B1">
          <w:delText xml:space="preserve"> during the PDU session establishment procedure</w:delText>
        </w:r>
      </w:del>
      <w:r>
        <w:t xml:space="preserve"> the AMF </w:t>
      </w:r>
      <w:del w:id="5" w:author="Ericsson-MH4" w:date="2025-01-14T11:27:00Z">
        <w:r w:rsidDel="0035418F">
          <w:delText>selects</w:delText>
        </w:r>
      </w:del>
      <w:del w:id="6" w:author="Ericsson-MH4" w:date="2025-01-10T14:52:00Z">
        <w:r w:rsidDel="00511A14">
          <w:delText xml:space="preserve"> </w:delText>
        </w:r>
      </w:del>
      <w:ins w:id="7" w:author="Ericsson-MH5" w:date="2025-01-22T13:33:00Z">
        <w:r w:rsidR="006A6C36">
          <w:t xml:space="preserve">may </w:t>
        </w:r>
      </w:ins>
      <w:ins w:id="8" w:author="Ericsson-MH4" w:date="2025-01-14T11:27:00Z">
        <w:r w:rsidR="0035418F">
          <w:t>d</w:t>
        </w:r>
        <w:r w:rsidR="00352E8E">
          <w:t>iscover</w:t>
        </w:r>
      </w:ins>
      <w:del w:id="9" w:author="Ericsson-MH4" w:date="2025-01-10T14:52:00Z">
        <w:r w:rsidDel="00511A14">
          <w:delText>a</w:delText>
        </w:r>
      </w:del>
      <w:r>
        <w:t xml:space="preserve"> SMF</w:t>
      </w:r>
      <w:ins w:id="10" w:author="Ericsson-MH4" w:date="2025-01-10T14:53:00Z">
        <w:r w:rsidR="001821CD">
          <w:t>(</w:t>
        </w:r>
      </w:ins>
      <w:ins w:id="11" w:author="Ericsson-MH4" w:date="2025-01-10T14:51:00Z">
        <w:r w:rsidR="001E2E2E">
          <w:t>s</w:t>
        </w:r>
      </w:ins>
      <w:ins w:id="12" w:author="Ericsson-MH4" w:date="2025-01-10T14:53:00Z">
        <w:r w:rsidR="001821CD">
          <w:t>)</w:t>
        </w:r>
      </w:ins>
      <w:r>
        <w:t xml:space="preserve"> that supports Local Offloading Management. </w:t>
      </w:r>
      <w:ins w:id="13" w:author="Ericsson-MH4" w:date="2025-01-14T11:28:00Z">
        <w:r w:rsidR="0085019E">
          <w:t xml:space="preserve">The </w:t>
        </w:r>
      </w:ins>
      <w:ins w:id="14" w:author="Ericsson-MH4" w:date="2025-01-14T11:29:00Z">
        <w:r w:rsidR="0085019E">
          <w:t>AMF may use</w:t>
        </w:r>
        <w:r w:rsidR="00A62B02">
          <w:t xml:space="preserve"> the current location of the UE as query parameter in the discovery.</w:t>
        </w:r>
        <w:r w:rsidR="006C29F7">
          <w:t xml:space="preserve"> </w:t>
        </w:r>
      </w:ins>
      <w:r>
        <w:t xml:space="preserve">For the </w:t>
      </w:r>
      <w:del w:id="15" w:author="Ericsson-MH4" w:date="2025-01-14T11:29:00Z">
        <w:r w:rsidDel="006C29F7">
          <w:delText>selected</w:delText>
        </w:r>
      </w:del>
      <w:del w:id="16" w:author="Ericsson-MH5" w:date="2025-01-22T13:39:00Z">
        <w:r w:rsidDel="006A6C36">
          <w:delText xml:space="preserve"> </w:delText>
        </w:r>
      </w:del>
      <w:ins w:id="17" w:author="Ericsson-MH4" w:date="2025-01-14T11:29:00Z">
        <w:r w:rsidR="006C29F7">
          <w:t xml:space="preserve">discovered </w:t>
        </w:r>
      </w:ins>
      <w:r>
        <w:t>SMF</w:t>
      </w:r>
      <w:ins w:id="18" w:author="Ericsson-MH4" w:date="2025-01-10T14:53:00Z">
        <w:r w:rsidR="001821CD">
          <w:t>(</w:t>
        </w:r>
      </w:ins>
      <w:ins w:id="19" w:author="Ericsson-MH4" w:date="2025-01-10T14:52:00Z">
        <w:r w:rsidR="00511A14">
          <w:t>s</w:t>
        </w:r>
      </w:ins>
      <w:ins w:id="20" w:author="Ericsson-MH4" w:date="2025-01-10T14:53:00Z">
        <w:r w:rsidR="001821CD">
          <w:t>)</w:t>
        </w:r>
      </w:ins>
      <w:r>
        <w:t>, the AMF executes as follows:</w:t>
      </w:r>
    </w:p>
    <w:p w14:paraId="7E6C10EB" w14:textId="70558A50" w:rsidR="007F73BD" w:rsidRDefault="007F73BD" w:rsidP="007F73BD">
      <w:pPr>
        <w:pStyle w:val="B2"/>
      </w:pPr>
      <w:r>
        <w:t>-</w:t>
      </w:r>
      <w:r>
        <w:tab/>
        <w:t>If the UE is not within the local offloading management service area</w:t>
      </w:r>
      <w:ins w:id="21" w:author="Ericsson-MH4" w:date="2025-01-14T11:30:00Z">
        <w:r w:rsidR="00A76F42">
          <w:t xml:space="preserve"> of any of the candidate SMF</w:t>
        </w:r>
      </w:ins>
      <w:ins w:id="22" w:author="Ericsson-MH4" w:date="2025-01-14T11:31:00Z">
        <w:r w:rsidR="003A2DBF">
          <w:t>(</w:t>
        </w:r>
      </w:ins>
      <w:ins w:id="23" w:author="Ericsson-MH4" w:date="2025-01-14T11:30:00Z">
        <w:r w:rsidR="00A76F42">
          <w:t>s</w:t>
        </w:r>
      </w:ins>
      <w:ins w:id="24" w:author="Ericsson-MH4" w:date="2025-01-14T11:31:00Z">
        <w:r w:rsidR="003A2DBF">
          <w:t>)</w:t>
        </w:r>
      </w:ins>
      <w:del w:id="25" w:author="Ericsson-MH4" w:date="2025-01-10T14:52:00Z">
        <w:r w:rsidDel="009E32A4">
          <w:delText xml:space="preserve"> </w:delText>
        </w:r>
      </w:del>
      <w:r>
        <w:t xml:space="preserve">, then </w:t>
      </w:r>
      <w:del w:id="26" w:author="Ericsson-MH4" w:date="2025-01-10T14:53:00Z">
        <w:r w:rsidDel="00C04ED5">
          <w:delText xml:space="preserve">the </w:delText>
        </w:r>
      </w:del>
      <w:ins w:id="27" w:author="Ericsson-MH4" w:date="2025-01-10T14:53:00Z">
        <w:r w:rsidR="00C04ED5">
          <w:t xml:space="preserve">an </w:t>
        </w:r>
      </w:ins>
      <w:r>
        <w:t>I-SMF for local offloading management is not needed and step 2a is executed.</w:t>
      </w:r>
    </w:p>
    <w:p w14:paraId="12D1FB70" w14:textId="2DA032D8" w:rsidR="007F73BD" w:rsidRDefault="007F73BD" w:rsidP="007F73BD">
      <w:pPr>
        <w:pStyle w:val="B2"/>
        <w:rPr>
          <w:ins w:id="28" w:author="Ericsson-MH4" w:date="2025-01-10T14:54:00Z"/>
        </w:rPr>
      </w:pPr>
      <w:r>
        <w:t>-</w:t>
      </w:r>
      <w:r>
        <w:tab/>
        <w:t>If the UE is within the local offloading management service area</w:t>
      </w:r>
      <w:ins w:id="29" w:author="Ericsson-MH4" w:date="2025-01-14T11:31:00Z">
        <w:r w:rsidR="003A2DBF">
          <w:t xml:space="preserve"> of at least one of the candidate SMF(s)</w:t>
        </w:r>
      </w:ins>
      <w:r>
        <w:t>, then</w:t>
      </w:r>
      <w:ins w:id="30" w:author="Ericsson-MH4" w:date="2025-01-14T11:31:00Z">
        <w:r w:rsidR="00C57E2E">
          <w:t xml:space="preserve"> AMF selects</w:t>
        </w:r>
      </w:ins>
      <w:r>
        <w:t xml:space="preserve"> </w:t>
      </w:r>
      <w:del w:id="31" w:author="Ericsson-MH4" w:date="2025-01-10T14:54:00Z">
        <w:r w:rsidDel="00C04ED5">
          <w:delText xml:space="preserve">the </w:delText>
        </w:r>
      </w:del>
      <w:ins w:id="32" w:author="Ericsson-MH4" w:date="2025-01-10T14:54:00Z">
        <w:r w:rsidR="00C04ED5">
          <w:t xml:space="preserve">an </w:t>
        </w:r>
      </w:ins>
      <w:r>
        <w:t xml:space="preserve">I-SMF for local offloading management </w:t>
      </w:r>
      <w:ins w:id="33" w:author="Ericsson-MH4" w:date="2025-01-14T11:31:00Z">
        <w:r w:rsidR="00C57E2E">
          <w:t xml:space="preserve">supporting the </w:t>
        </w:r>
      </w:ins>
      <w:ins w:id="34" w:author="Samsung_r02" w:date="2025-01-22T22:52:00Z">
        <w:r w:rsidR="00F6282A">
          <w:t>L</w:t>
        </w:r>
      </w:ins>
      <w:ins w:id="35" w:author="Ericsson_0114" w:date="2025-01-14T11:17:00Z">
        <w:r w:rsidR="00F80655">
          <w:t xml:space="preserve">ocal </w:t>
        </w:r>
      </w:ins>
      <w:ins w:id="36" w:author="Samsung_r02" w:date="2025-01-22T22:52:00Z">
        <w:r w:rsidR="00F6282A">
          <w:t>O</w:t>
        </w:r>
      </w:ins>
      <w:ins w:id="37" w:author="Ericsson-MH4" w:date="2025-01-14T11:32:00Z">
        <w:r w:rsidR="00C57E2E">
          <w:t>ffloading</w:t>
        </w:r>
        <w:r w:rsidR="00830281">
          <w:t xml:space="preserve"> </w:t>
        </w:r>
      </w:ins>
      <w:ins w:id="38" w:author="Samsung_r02" w:date="2025-01-22T22:52:00Z">
        <w:r w:rsidR="00F6282A">
          <w:t>M</w:t>
        </w:r>
      </w:ins>
      <w:ins w:id="39" w:author="Ericsson-MH4" w:date="2025-01-14T11:32:00Z">
        <w:r w:rsidR="00830281">
          <w:t>anagement service area</w:t>
        </w:r>
      </w:ins>
      <w:ins w:id="40" w:author="Ericsson-MH4" w:date="2025-01-14T11:33:00Z">
        <w:r w:rsidR="00014084">
          <w:t xml:space="preserve"> </w:t>
        </w:r>
      </w:ins>
      <w:del w:id="41" w:author="Ericsson-MH4" w:date="2025-01-14T11:33:00Z">
        <w:r w:rsidDel="00A84058">
          <w:delText>is needed</w:delText>
        </w:r>
      </w:del>
      <w:r>
        <w:t xml:space="preserve"> and step 2b is executed.</w:t>
      </w:r>
    </w:p>
    <w:p w14:paraId="7F04B571" w14:textId="40CCBDAF" w:rsidR="00500244" w:rsidRPr="00A53FF3" w:rsidRDefault="00500244" w:rsidP="00500244">
      <w:pPr>
        <w:pStyle w:val="NO"/>
        <w:rPr>
          <w:ins w:id="42" w:author="Ericsson-MH5" w:date="2025-01-22T13:41:00Z"/>
          <w:lang w:eastAsia="zh-CN"/>
        </w:rPr>
      </w:pPr>
      <w:ins w:id="43" w:author="Ericsson-MH4" w:date="2025-01-10T14:54:00Z">
        <w:r>
          <w:rPr>
            <w:lang w:eastAsia="zh-CN"/>
          </w:rPr>
          <w:t>NOTE x:</w:t>
        </w:r>
        <w:r>
          <w:rPr>
            <w:lang w:eastAsia="zh-CN"/>
          </w:rPr>
          <w:tab/>
        </w:r>
      </w:ins>
      <w:ins w:id="44" w:author="Ericsson-MH5" w:date="2025-01-22T13:36:00Z">
        <w:r w:rsidR="006A6C36">
          <w:rPr>
            <w:lang w:eastAsia="zh-CN"/>
          </w:rPr>
          <w:t xml:space="preserve">If AMF uses NF profiles of SMF to determine if </w:t>
        </w:r>
      </w:ins>
      <w:ins w:id="45" w:author="Ericsson-MH5" w:date="2025-01-22T13:37:00Z">
        <w:r w:rsidR="006A6C36">
          <w:rPr>
            <w:lang w:eastAsia="zh-CN"/>
          </w:rPr>
          <w:t>Local Offloading Management applies for the location of the UE, the AMF can cache NRF query result to minimize the need for AMF to query</w:t>
        </w:r>
      </w:ins>
      <w:ins w:id="46" w:author="Ericsson-MH5" w:date="2025-01-22T13:38:00Z">
        <w:r w:rsidR="006A6C36">
          <w:rPr>
            <w:lang w:eastAsia="zh-CN"/>
          </w:rPr>
          <w:t xml:space="preserve"> </w:t>
        </w:r>
        <w:proofErr w:type="spellStart"/>
        <w:r w:rsidR="006A6C36">
          <w:rPr>
            <w:lang w:eastAsia="zh-CN"/>
          </w:rPr>
          <w:t>everytime</w:t>
        </w:r>
        <w:proofErr w:type="spellEnd"/>
        <w:r w:rsidR="006A6C36">
          <w:rPr>
            <w:lang w:eastAsia="zh-CN"/>
          </w:rPr>
          <w:t xml:space="preserve"> a UE enters a new TAI, and the old TAI did no</w:t>
        </w:r>
        <w:r w:rsidR="006A6C36" w:rsidRPr="00A53FF3">
          <w:rPr>
            <w:lang w:eastAsia="zh-CN"/>
          </w:rPr>
          <w:t>t apply Local Offloading Management</w:t>
        </w:r>
      </w:ins>
      <w:ins w:id="47" w:author="Ericsson-MH5" w:date="2025-01-27T09:54:00Z">
        <w:r w:rsidR="003B4880" w:rsidRPr="00A53FF3">
          <w:rPr>
            <w:lang w:eastAsia="zh-CN"/>
          </w:rPr>
          <w:t>.</w:t>
        </w:r>
      </w:ins>
    </w:p>
    <w:p w14:paraId="56F1049E" w14:textId="1B0A386B" w:rsidR="006A6C36" w:rsidRPr="00A53FF3" w:rsidRDefault="006A6C36" w:rsidP="006A6C36">
      <w:pPr>
        <w:pStyle w:val="B1"/>
        <w:rPr>
          <w:lang w:eastAsia="zh-CN"/>
        </w:rPr>
      </w:pPr>
      <w:ins w:id="48" w:author="Ericsson-MH5" w:date="2025-01-22T13:41:00Z">
        <w:r w:rsidRPr="00A53FF3">
          <w:rPr>
            <w:lang w:eastAsia="zh-CN"/>
          </w:rPr>
          <w:tab/>
        </w:r>
      </w:ins>
      <w:ins w:id="49" w:author="Ericsson-MH5" w:date="2025-01-22T13:42:00Z">
        <w:r w:rsidRPr="00A53FF3">
          <w:rPr>
            <w:lang w:eastAsia="zh-CN"/>
          </w:rPr>
          <w:t xml:space="preserve">The AMF may also have the Local Offloading Management </w:t>
        </w:r>
      </w:ins>
      <w:ins w:id="50" w:author="Ericsson-MH5" w:date="2025-01-22T13:45:00Z">
        <w:r w:rsidRPr="00A53FF3">
          <w:rPr>
            <w:lang w:eastAsia="zh-CN"/>
          </w:rPr>
          <w:t>service a</w:t>
        </w:r>
      </w:ins>
      <w:ins w:id="51" w:author="Ericsson-MH5" w:date="2025-01-22T13:42:00Z">
        <w:r w:rsidRPr="00A53FF3">
          <w:rPr>
            <w:lang w:eastAsia="zh-CN"/>
          </w:rPr>
          <w:t>rea configured</w:t>
        </w:r>
      </w:ins>
    </w:p>
    <w:p w14:paraId="1CA7B91A" w14:textId="62C020D7" w:rsidR="007F73BD" w:rsidRPr="00A53FF3" w:rsidRDefault="007F73BD" w:rsidP="007F73BD">
      <w:pPr>
        <w:pStyle w:val="B1"/>
      </w:pPr>
      <w:r w:rsidRPr="00A53FF3">
        <w:t>2a.</w:t>
      </w:r>
      <w:r w:rsidRPr="00A53FF3">
        <w:tab/>
        <w:t xml:space="preserve">Same as the step 1-6 defined in </w:t>
      </w:r>
      <w:del w:id="52" w:author="Ericsson-MH4" w:date="2025-01-10T14:55:00Z">
        <w:r w:rsidRPr="00A53FF3" w:rsidDel="00500244">
          <w:delText xml:space="preserve">Figure </w:delText>
        </w:r>
      </w:del>
      <w:ins w:id="53" w:author="Ericsson-MH4" w:date="2025-01-10T14:55:00Z">
        <w:r w:rsidR="00500244" w:rsidRPr="00A53FF3">
          <w:t>clause </w:t>
        </w:r>
      </w:ins>
      <w:r w:rsidRPr="00A53FF3">
        <w:t>6.2.3.2.2, the SMF selects an EASDF and instructs the EASDF to create DNS context for PDU session</w:t>
      </w:r>
      <w:del w:id="54" w:author="NOKIA-TC-D2" w:date="2025-01-22T13:30:00Z">
        <w:r w:rsidRPr="00A53FF3" w:rsidDel="003837CD">
          <w:delText>. S</w:delText>
        </w:r>
      </w:del>
      <w:ins w:id="55" w:author="NOKIA-TC-D2" w:date="2025-01-22T13:30:00Z">
        <w:r w:rsidR="003837CD" w:rsidRPr="00A53FF3">
          <w:t xml:space="preserve">, </w:t>
        </w:r>
      </w:ins>
      <w:ins w:id="56" w:author="Ericsson-MH4" w:date="2025-01-10T14:56:00Z">
        <w:r w:rsidR="00FB43A3" w:rsidRPr="00A53FF3">
          <w:t>and s</w:t>
        </w:r>
      </w:ins>
      <w:r w:rsidRPr="00A53FF3">
        <w:t>tep</w:t>
      </w:r>
      <w:ins w:id="57" w:author="Ericsson-MH4" w:date="2025-01-10T14:56:00Z">
        <w:r w:rsidR="00FB43A3" w:rsidRPr="00A53FF3">
          <w:t>s</w:t>
        </w:r>
      </w:ins>
      <w:r w:rsidRPr="00A53FF3">
        <w:t> 3</w:t>
      </w:r>
      <w:del w:id="58" w:author="Ericsson-MH4" w:date="2025-01-10T14:56:00Z">
        <w:r w:rsidRPr="00A53FF3" w:rsidDel="00FB43A3">
          <w:delText>-</w:delText>
        </w:r>
      </w:del>
      <w:ins w:id="59" w:author="Ericsson-MH4" w:date="2025-01-10T14:56:00Z">
        <w:r w:rsidR="00FB43A3" w:rsidRPr="00A53FF3">
          <w:t xml:space="preserve"> and </w:t>
        </w:r>
      </w:ins>
      <w:r w:rsidRPr="00A53FF3">
        <w:t>4 are skipped.</w:t>
      </w:r>
    </w:p>
    <w:p w14:paraId="6974E3DF" w14:textId="078F7828" w:rsidR="007F73BD" w:rsidRPr="00A53FF3" w:rsidRDefault="007F73BD" w:rsidP="007F73BD">
      <w:pPr>
        <w:pStyle w:val="B1"/>
      </w:pPr>
      <w:r w:rsidRPr="00A53FF3">
        <w:lastRenderedPageBreak/>
        <w:t>2b.</w:t>
      </w:r>
      <w:r w:rsidRPr="00A53FF3">
        <w:tab/>
        <w:t xml:space="preserve">The AMF selects an I-SMF that serves the UE location </w:t>
      </w:r>
      <w:ins w:id="60" w:author="NOKIA-TC-D2" w:date="2025-01-22T13:31:00Z">
        <w:r w:rsidR="003837CD" w:rsidRPr="00A53FF3">
          <w:t xml:space="preserve">and local offloading management service area, </w:t>
        </w:r>
      </w:ins>
      <w:r w:rsidRPr="00A53FF3">
        <w:t>and supports Local Offloading Management. The PDU Session Establishment procedure as described in clause 6.7.2.2 is used with the following differences</w:t>
      </w:r>
      <w:del w:id="61" w:author="Ericsson-MH4" w:date="2025-01-10T14:56:00Z">
        <w:r w:rsidRPr="00A53FF3" w:rsidDel="00FB43A3">
          <w:delText xml:space="preserve"> and additions</w:delText>
        </w:r>
      </w:del>
      <w:r w:rsidRPr="00A53FF3">
        <w:t>:</w:t>
      </w:r>
    </w:p>
    <w:p w14:paraId="4456E284" w14:textId="77777777" w:rsidR="007F73BD" w:rsidRDefault="007F73BD" w:rsidP="007F73BD">
      <w:pPr>
        <w:pStyle w:val="B2"/>
      </w:pPr>
      <w:r w:rsidRPr="00A53FF3">
        <w:t>-</w:t>
      </w:r>
      <w:r w:rsidRPr="00A53FF3">
        <w:tab/>
        <w:t>This procedure applies for non-roaming PDU session and all NFs are located in HPLMN.</w:t>
      </w:r>
    </w:p>
    <w:p w14:paraId="543CA922" w14:textId="77777777" w:rsidR="007F73BD" w:rsidRDefault="007F73BD" w:rsidP="007F73BD">
      <w:pPr>
        <w:pStyle w:val="B2"/>
      </w:pPr>
      <w:r>
        <w:t>-</w:t>
      </w:r>
      <w:r>
        <w:tab/>
        <w:t>The V-SMF and V-UPF are replaced by I-SMF and I-UPF, respectively.</w:t>
      </w:r>
    </w:p>
    <w:p w14:paraId="36316C9F" w14:textId="77777777" w:rsidR="007F73BD" w:rsidRDefault="007F73BD" w:rsidP="007F73BD">
      <w:pPr>
        <w:pStyle w:val="B2"/>
      </w:pPr>
      <w:r>
        <w:t>-</w:t>
      </w:r>
      <w:r>
        <w:tab/>
        <w:t>The H-SMF and H-UPF are replaced by SMF and UPF(PSA), respectively.</w:t>
      </w:r>
    </w:p>
    <w:p w14:paraId="2120DF7D" w14:textId="77777777" w:rsidR="007F73BD" w:rsidRDefault="007F73BD" w:rsidP="007F73BD">
      <w:pPr>
        <w:pStyle w:val="B2"/>
      </w:pPr>
      <w:r>
        <w:t>-</w:t>
      </w:r>
      <w:r>
        <w:tab/>
        <w:t>The AMF sends a Local Offloading Management allowed indication to the I-SMF in the step 3a of clause 4.3.2.2.2 of TS 23.502 [3] with V-SMF replaced by I-SMF.</w:t>
      </w:r>
    </w:p>
    <w:p w14:paraId="052A7C14" w14:textId="77777777" w:rsidR="007F73BD" w:rsidRDefault="007F73BD" w:rsidP="007F73BD">
      <w:pPr>
        <w:pStyle w:val="B1"/>
      </w:pPr>
      <w:r>
        <w:tab/>
        <w:t>If the I-SMF receives the Local Offloading Management allowed indication from AMF, the I-SMF:</w:t>
      </w:r>
    </w:p>
    <w:p w14:paraId="49E6D18C" w14:textId="77777777" w:rsidR="007F73BD" w:rsidRDefault="007F73BD" w:rsidP="007F73BD">
      <w:pPr>
        <w:pStyle w:val="B2"/>
      </w:pPr>
      <w:r>
        <w:t>-</w:t>
      </w:r>
      <w:r>
        <w:tab/>
        <w:t>Selects UL CL/BP UPF and L-PSA UPF based on UE location information.</w:t>
      </w:r>
    </w:p>
    <w:p w14:paraId="3701D03C" w14:textId="77777777" w:rsidR="007F73BD" w:rsidRDefault="007F73BD" w:rsidP="007F73BD">
      <w:pPr>
        <w:pStyle w:val="B2"/>
      </w:pPr>
      <w:r>
        <w:t>-</w:t>
      </w:r>
      <w:r>
        <w:tab/>
        <w:t>Selects an EASDF.</w:t>
      </w:r>
    </w:p>
    <w:p w14:paraId="5B9E689C" w14:textId="5BCE6490" w:rsidR="007F73BD" w:rsidRPr="003B4880" w:rsidRDefault="007F73BD" w:rsidP="007F73BD">
      <w:pPr>
        <w:pStyle w:val="B2"/>
      </w:pPr>
      <w:r>
        <w:t>-</w:t>
      </w:r>
      <w:r>
        <w:tab/>
        <w:t xml:space="preserve">Obtains the EASDF IP address based on local </w:t>
      </w:r>
      <w:r w:rsidRPr="003B4880">
        <w:t>configuration</w:t>
      </w:r>
      <w:ins w:id="62" w:author="NOKIA-TC-D2" w:date="2025-01-22T13:32:00Z">
        <w:r w:rsidR="003837CD" w:rsidRPr="003B4880">
          <w:t xml:space="preserve">, or invoke </w:t>
        </w:r>
        <w:proofErr w:type="spellStart"/>
        <w:r w:rsidR="003837CD" w:rsidRPr="003B4880">
          <w:t>Neasdf_DNSContext_Create</w:t>
        </w:r>
        <w:proofErr w:type="spellEnd"/>
        <w:r w:rsidR="003837CD" w:rsidRPr="003B4880">
          <w:t xml:space="preserve"> Request including the DNN, S-NSSAI and the UE IP address set to unspecified address or to a mapped address as specified in clause 7.1.2.2 to obtain the EASDF IP address</w:t>
        </w:r>
      </w:ins>
      <w:r w:rsidRPr="003B4880">
        <w:t>.</w:t>
      </w:r>
    </w:p>
    <w:p w14:paraId="67200834" w14:textId="77777777" w:rsidR="007F73BD" w:rsidRPr="003B4880" w:rsidRDefault="007F73BD" w:rsidP="007F73BD">
      <w:pPr>
        <w:pStyle w:val="B2"/>
      </w:pPr>
      <w:r w:rsidRPr="003B4880">
        <w:t>-</w:t>
      </w:r>
      <w:r w:rsidRPr="003B4880">
        <w:tab/>
        <w:t>May obtain EASDF DNS security information based on local configuration or via interaction with EASDF.</w:t>
      </w:r>
    </w:p>
    <w:p w14:paraId="52E7A36F" w14:textId="70155ED1" w:rsidR="007F73BD" w:rsidRPr="003B4880" w:rsidRDefault="007F73BD" w:rsidP="007F73BD">
      <w:pPr>
        <w:pStyle w:val="B2"/>
      </w:pPr>
      <w:r w:rsidRPr="003B4880">
        <w:t>-</w:t>
      </w:r>
      <w:r w:rsidRPr="003B4880">
        <w:tab/>
        <w:t xml:space="preserve">Sends </w:t>
      </w:r>
      <w:ins w:id="63" w:author="Ericsson-MH4" w:date="2025-01-10T14:57:00Z">
        <w:r w:rsidR="00961CF5" w:rsidRPr="003B4880">
          <w:t xml:space="preserve"> </w:t>
        </w:r>
        <w:proofErr w:type="spellStart"/>
        <w:r w:rsidR="00961CF5" w:rsidRPr="003B4880">
          <w:t>Nsmf_PDUSession_Create</w:t>
        </w:r>
        <w:proofErr w:type="spellEnd"/>
        <w:r w:rsidR="00961CF5" w:rsidRPr="003B4880">
          <w:t xml:space="preserve"> Request</w:t>
        </w:r>
      </w:ins>
      <w:del w:id="64" w:author="Ericsson-MH4" w:date="2025-01-10T14:57:00Z">
        <w:r w:rsidRPr="003B4880" w:rsidDel="00961CF5">
          <w:delText>the request for the establishment of the PDU Session,</w:delText>
        </w:r>
      </w:del>
      <w:r w:rsidRPr="003B4880">
        <w:t xml:space="preserve"> </w:t>
      </w:r>
      <w:ins w:id="65" w:author="Ericsson-MH4" w:date="2025-01-10T14:57:00Z">
        <w:r w:rsidR="00961CF5" w:rsidRPr="003B4880">
          <w:t>(</w:t>
        </w:r>
      </w:ins>
      <w:r w:rsidRPr="003B4880">
        <w:t xml:space="preserve">Local Offloading Management support indication, </w:t>
      </w:r>
      <w:ins w:id="66" w:author="Huawei" w:date="2025-01-14T16:19:00Z">
        <w:r w:rsidR="00E53269" w:rsidRPr="003B4880">
          <w:t>Offload Identifier(s) (if available, e.g., by configuration),</w:t>
        </w:r>
      </w:ins>
      <w:ins w:id="67" w:author="NOKIA-TC-D2" w:date="2025-01-22T13:33:00Z">
        <w:r w:rsidR="003837CD" w:rsidRPr="003B4880">
          <w:t xml:space="preserve"> </w:t>
        </w:r>
      </w:ins>
      <w:r w:rsidRPr="003B4880">
        <w:t>IP address and (if exists) DNS security information of EASDF and I-SMF supported DNAI(s)</w:t>
      </w:r>
      <w:ins w:id="68" w:author="Ericsson-MH4" w:date="2025-01-10T14:59:00Z">
        <w:r w:rsidR="00C142A5" w:rsidRPr="003B4880">
          <w:t>)</w:t>
        </w:r>
        <w:r w:rsidR="00090D1C" w:rsidRPr="003B4880">
          <w:t>.</w:t>
        </w:r>
      </w:ins>
      <w:del w:id="69" w:author="Ericsson-MH4" w:date="2025-01-10T14:59:00Z">
        <w:r w:rsidRPr="003B4880" w:rsidDel="00090D1C">
          <w:delText xml:space="preserve"> to the SMF in the Nsmf_PDUSession_Create Request in the</w:delText>
        </w:r>
      </w:del>
      <w:r w:rsidRPr="003B4880">
        <w:t xml:space="preserve"> </w:t>
      </w:r>
      <w:ins w:id="70" w:author="Ericsson-MH4" w:date="2025-01-10T14:59:00Z">
        <w:r w:rsidR="00090D1C" w:rsidRPr="003B4880">
          <w:t xml:space="preserve">See </w:t>
        </w:r>
      </w:ins>
      <w:r w:rsidRPr="003B4880">
        <w:t>step 6 of the procedure in figure 4.3.2.2.2-1 of TS 23.502 [3] with V-SMF, H-SMF replaced by I-SMF, SMF respectively.</w:t>
      </w:r>
    </w:p>
    <w:p w14:paraId="1B75AC6C" w14:textId="43FA150F" w:rsidR="007F73BD" w:rsidRDefault="007F73BD" w:rsidP="007F73BD">
      <w:pPr>
        <w:pStyle w:val="B1"/>
      </w:pPr>
      <w:r w:rsidRPr="003B4880">
        <w:tab/>
        <w:t>When the SMF receives the Local Offloading Management support indica</w:t>
      </w:r>
      <w:r>
        <w:t>tion and allows I-SMF to perform Local Offloading Management based on SM subscription data, the SMF:</w:t>
      </w:r>
    </w:p>
    <w:p w14:paraId="0C646F93" w14:textId="77777777" w:rsidR="007F73BD" w:rsidRDefault="007F73BD" w:rsidP="007F73BD">
      <w:pPr>
        <w:pStyle w:val="B2"/>
      </w:pPr>
      <w:r>
        <w:t>-</w:t>
      </w:r>
      <w:r>
        <w:tab/>
        <w:t>Skips the EASDF Discovery and Selection procedure and DNS message handling.</w:t>
      </w:r>
    </w:p>
    <w:p w14:paraId="041900B2" w14:textId="4848BBFE" w:rsidR="007F73BD" w:rsidRDefault="007F73BD" w:rsidP="007F73BD">
      <w:pPr>
        <w:pStyle w:val="B2"/>
      </w:pPr>
      <w:r>
        <w:t>-</w:t>
      </w:r>
      <w:r>
        <w:tab/>
      </w:r>
      <w:ins w:id="71" w:author="Ericsson-MH4" w:date="2025-01-10T15:00:00Z">
        <w:r w:rsidR="002A1835">
          <w:rPr>
            <w:lang w:eastAsia="zh-CN"/>
          </w:rPr>
          <w:t xml:space="preserve">Provides </w:t>
        </w:r>
      </w:ins>
      <w:ins w:id="72" w:author="Ericsson_0114" w:date="2025-01-14T11:18:00Z">
        <w:r w:rsidR="00F64ECF">
          <w:rPr>
            <w:lang w:eastAsia="zh-CN"/>
          </w:rPr>
          <w:t>L</w:t>
        </w:r>
      </w:ins>
      <w:ins w:id="73" w:author="Ericsson-MH4" w:date="2025-01-10T15:00:00Z">
        <w:r w:rsidR="002A1835">
          <w:rPr>
            <w:lang w:eastAsia="zh-CN"/>
          </w:rPr>
          <w:t xml:space="preserve">ocal </w:t>
        </w:r>
      </w:ins>
      <w:ins w:id="74" w:author="Ericsson_0114" w:date="2025-01-14T11:18:00Z">
        <w:r w:rsidR="00F64ECF">
          <w:rPr>
            <w:lang w:eastAsia="zh-CN"/>
          </w:rPr>
          <w:t>O</w:t>
        </w:r>
      </w:ins>
      <w:ins w:id="75" w:author="Ericsson-MH4" w:date="2025-01-10T15:00:00Z">
        <w:r w:rsidR="002A1835">
          <w:rPr>
            <w:lang w:eastAsia="zh-CN"/>
          </w:rPr>
          <w:t xml:space="preserve">ffloading </w:t>
        </w:r>
      </w:ins>
      <w:ins w:id="76" w:author="Ericsson_0114" w:date="2025-01-14T11:18:00Z">
        <w:r w:rsidR="00983508">
          <w:rPr>
            <w:lang w:eastAsia="zh-CN"/>
          </w:rPr>
          <w:t xml:space="preserve">Management </w:t>
        </w:r>
      </w:ins>
      <w:ins w:id="77" w:author="Ericsson-MH4" w:date="2025-01-10T15:00:00Z">
        <w:r w:rsidR="002A1835">
          <w:rPr>
            <w:lang w:eastAsia="zh-CN"/>
          </w:rPr>
          <w:t>support indicator to PCF, whereby PCF provides</w:t>
        </w:r>
      </w:ins>
      <w:del w:id="78" w:author="Ericsson-MH4" w:date="2025-01-10T15:00:00Z">
        <w:r w:rsidDel="002A1835">
          <w:delText>Retrieves</w:delText>
        </w:r>
      </w:del>
      <w:r>
        <w:t xml:space="preserve"> the Local Offloading Management Policy</w:t>
      </w:r>
      <w:ins w:id="79" w:author="Ericsson-MH4" w:date="2025-01-10T15:00:00Z">
        <w:r w:rsidR="002A1835">
          <w:t>,</w:t>
        </w:r>
      </w:ins>
      <w:r>
        <w:t xml:space="preserve"> </w:t>
      </w:r>
      <w:del w:id="80" w:author="Ericsson-MH4" w:date="2025-01-10T15:00:00Z">
        <w:r w:rsidDel="00233237">
          <w:delText>(</w:delText>
        </w:r>
      </w:del>
      <w:r>
        <w:t>i.e.</w:t>
      </w:r>
      <w:ins w:id="81" w:author="Ericsson-MH4" w:date="2025-01-10T15:01:00Z">
        <w:r w:rsidR="00233237">
          <w:t>,</w:t>
        </w:r>
      </w:ins>
      <w:r>
        <w:t xml:space="preserve"> FQDN/IP range</w:t>
      </w:r>
      <w:ins w:id="82" w:author="Ericsson-MH4" w:date="2025-01-10T15:01:00Z">
        <w:r w:rsidR="00233237">
          <w:t>(es)</w:t>
        </w:r>
      </w:ins>
      <w:r>
        <w:t xml:space="preserve"> allowed to be routed to the local part of DN</w:t>
      </w:r>
      <w:ins w:id="83" w:author="Ericsson-MH4" w:date="2025-01-10T15:02:00Z">
        <w:r w:rsidR="00806AF1">
          <w:t>, or Offload Identifier, to SMF</w:t>
        </w:r>
        <w:r w:rsidR="00540111">
          <w:t xml:space="preserve">, </w:t>
        </w:r>
      </w:ins>
      <w:r>
        <w:t xml:space="preserve"> as described in clause 6.4 of TS 23.503 [4]</w:t>
      </w:r>
      <w:del w:id="84" w:author="Ericsson-MH4" w:date="2025-01-10T15:02:00Z">
        <w:r w:rsidDel="00540111">
          <w:delText>) from PCF by providing local offloading support indication.</w:delText>
        </w:r>
      </w:del>
      <w:r>
        <w:t xml:space="preserve"> Each Local Offloading Management Policy </w:t>
      </w:r>
      <w:del w:id="85" w:author="Ericsson-MH4" w:date="2025-01-13T15:15:00Z">
        <w:r w:rsidDel="002106F0">
          <w:delText xml:space="preserve">is </w:delText>
        </w:r>
      </w:del>
      <w:ins w:id="86" w:author="Ericsson-MH4" w:date="2025-01-13T15:15:00Z">
        <w:r w:rsidR="002106F0">
          <w:t xml:space="preserve">may also be </w:t>
        </w:r>
      </w:ins>
      <w:r>
        <w:t>provided with an Offload Identifier which is assigned by PCF.</w:t>
      </w:r>
    </w:p>
    <w:p w14:paraId="05CF2C7B" w14:textId="79A6EBC6" w:rsidR="00E53269" w:rsidRDefault="007F73BD" w:rsidP="00E53269">
      <w:pPr>
        <w:pStyle w:val="B2"/>
        <w:rPr>
          <w:ins w:id="87" w:author="Huawei" w:date="2025-01-14T16:19:00Z"/>
        </w:rPr>
      </w:pPr>
      <w:r>
        <w:t>-</w:t>
      </w:r>
      <w:r>
        <w:tab/>
        <w:t>Sends the re</w:t>
      </w:r>
      <w:ins w:id="88" w:author="Ericsson-MH4" w:date="2025-01-10T15:03:00Z">
        <w:r w:rsidR="00540111">
          <w:t>ceived</w:t>
        </w:r>
      </w:ins>
      <w:del w:id="89" w:author="Ericsson-MH4" w:date="2025-01-10T15:03:00Z">
        <w:r w:rsidDel="00540111">
          <w:delText>trieved</w:delText>
        </w:r>
      </w:del>
      <w:r>
        <w:t xml:space="preserve"> Local Offloading Management Policy </w:t>
      </w:r>
      <w:ins w:id="90" w:author="Ericsson-MH4" w:date="2025-01-13T15:16:00Z">
        <w:r w:rsidR="002106F0">
          <w:t>and/</w:t>
        </w:r>
      </w:ins>
      <w:r>
        <w:t>or Offload Identifier to the I-SMF.</w:t>
      </w:r>
      <w:r w:rsidR="00E53269" w:rsidRPr="00E53269">
        <w:t xml:space="preserve"> </w:t>
      </w:r>
      <w:ins w:id="91" w:author="Huawei" w:date="2025-01-14T16:19:00Z">
        <w:r w:rsidR="00E53269">
          <w:t xml:space="preserve">SMF may send the Offload Identifier(s) alone or together with the </w:t>
        </w:r>
        <w:r w:rsidR="00E53269">
          <w:rPr>
            <w:lang w:eastAsia="zh-CN"/>
          </w:rPr>
          <w:t>Local Offloading Management Policy</w:t>
        </w:r>
        <w:r w:rsidR="00E53269">
          <w:t>:</w:t>
        </w:r>
      </w:ins>
    </w:p>
    <w:p w14:paraId="77EA1E88" w14:textId="77777777" w:rsidR="00E53269" w:rsidRDefault="00E53269" w:rsidP="00E53269">
      <w:pPr>
        <w:pStyle w:val="B2"/>
        <w:numPr>
          <w:ilvl w:val="0"/>
          <w:numId w:val="4"/>
        </w:numPr>
        <w:rPr>
          <w:ins w:id="92" w:author="Huawei" w:date="2025-01-14T16:19:00Z"/>
        </w:rPr>
      </w:pPr>
      <w:ins w:id="93" w:author="Huawei" w:date="2025-01-14T16:19:00Z">
        <w:r>
          <w:t xml:space="preserve">If the given I-SMF has already received the </w:t>
        </w:r>
        <w:r>
          <w:rPr>
            <w:lang w:eastAsia="zh-CN"/>
          </w:rPr>
          <w:t>Local Offloading Management Policy</w:t>
        </w:r>
        <w:r>
          <w:t xml:space="preserve"> corresponding to certain Offload Identifier(s), this could be indicated to the SMF in any subsequent request to another PDU Session supporting local offloading from the same I-SMF, and the SMF will in this case send only the Offload Identifier(s) as a response;</w:t>
        </w:r>
      </w:ins>
    </w:p>
    <w:p w14:paraId="6BA23BEB" w14:textId="77777777" w:rsidR="00E53269" w:rsidRDefault="00E53269" w:rsidP="00E53269">
      <w:pPr>
        <w:pStyle w:val="B2"/>
        <w:numPr>
          <w:ilvl w:val="0"/>
          <w:numId w:val="4"/>
        </w:numPr>
        <w:rPr>
          <w:ins w:id="94" w:author="Huawei" w:date="2025-01-14T16:19:00Z"/>
        </w:rPr>
      </w:pPr>
      <w:ins w:id="95" w:author="Huawei" w:date="2025-01-14T16:19:00Z">
        <w:r>
          <w:t xml:space="preserve">If the </w:t>
        </w:r>
        <w:r>
          <w:rPr>
            <w:lang w:eastAsia="zh-CN"/>
          </w:rPr>
          <w:t>Local Offloading Management Policy</w:t>
        </w:r>
        <w:r>
          <w:t xml:space="preserve"> for a given Offload Identifier is changed, for each I-SMF using the Offload Identifier, the SMF chooses one existing PDU Session applied local offloading using the Offload Identifier to update </w:t>
        </w:r>
        <w:r>
          <w:rPr>
            <w:lang w:eastAsia="zh-CN"/>
          </w:rPr>
          <w:t>Local Offloading Management Policy</w:t>
        </w:r>
        <w:r>
          <w:t xml:space="preserve"> and corresponding Offload Identifier to the I-SMF via PDU Session Modification procedure as described in clause 4.3.3.3 of TS 23.502 [3];</w:t>
        </w:r>
      </w:ins>
    </w:p>
    <w:p w14:paraId="49E19198" w14:textId="77777777" w:rsidR="00E53269" w:rsidRPr="003B4880" w:rsidRDefault="00E53269" w:rsidP="00E53269">
      <w:pPr>
        <w:pStyle w:val="B2"/>
        <w:numPr>
          <w:ilvl w:val="0"/>
          <w:numId w:val="4"/>
        </w:numPr>
      </w:pPr>
      <w:ins w:id="96" w:author="Huawei" w:date="2025-01-14T16:19:00Z">
        <w:r>
          <w:t xml:space="preserve">During PDU Session Release procedure as described in clause 4.3.4.3 of TS 23.502 [3], if the PDU Session is the last local offloading PDU Session using a given Offload Identifier on the I-SMF, the I-SMF may remove the Offload Identifier and corresponding Local Offloading Management Policy </w:t>
        </w:r>
        <w:r w:rsidRPr="003B4880">
          <w:t>unless the Offload Identifier is configured at the I-SMF.</w:t>
        </w:r>
      </w:ins>
    </w:p>
    <w:p w14:paraId="46F05439" w14:textId="3222499D" w:rsidR="003837CD" w:rsidRPr="003B4880" w:rsidRDefault="007F73BD" w:rsidP="003837CD">
      <w:pPr>
        <w:pStyle w:val="B2"/>
        <w:rPr>
          <w:ins w:id="97" w:author="NOKIA-TC-D2" w:date="2025-01-22T13:36:00Z"/>
        </w:rPr>
      </w:pPr>
      <w:r w:rsidRPr="003B4880">
        <w:t>-</w:t>
      </w:r>
      <w:r w:rsidRPr="003B4880">
        <w:tab/>
      </w:r>
      <w:ins w:id="98" w:author="NOKIA-TC-D2" w:date="2025-01-22T13:36:00Z">
        <w:r w:rsidR="003837CD" w:rsidRPr="003B4880">
          <w:t>provides the DNS server address to be used for DNS requests related with traffic not subject to Local Offloading Management.</w:t>
        </w:r>
      </w:ins>
    </w:p>
    <w:p w14:paraId="07B567FB" w14:textId="49F81D03" w:rsidR="003837CD" w:rsidRDefault="003837CD" w:rsidP="007F73BD">
      <w:pPr>
        <w:pStyle w:val="B2"/>
        <w:rPr>
          <w:ins w:id="99" w:author="NOKIA-TC-D2" w:date="2025-01-22T13:36:00Z"/>
        </w:rPr>
      </w:pPr>
      <w:ins w:id="100" w:author="NOKIA-TC-D2" w:date="2025-01-22T13:36:00Z">
        <w:r w:rsidRPr="003B4880">
          <w:lastRenderedPageBreak/>
          <w:t>-</w:t>
        </w:r>
        <w:r w:rsidRPr="003B4880">
          <w:tab/>
          <w:t>provides the PSA UPF address information (e.g. PSA UPF IP address on N6) to be used by EASDF selected by I-SMF to build EDNS Client Subnet option for target FQDN(s) of the DNS queries not subject to Local Offloading Management.</w:t>
        </w:r>
      </w:ins>
    </w:p>
    <w:p w14:paraId="7C35C2C6" w14:textId="75D913C8" w:rsidR="007F73BD" w:rsidRDefault="003837CD" w:rsidP="007F73BD">
      <w:pPr>
        <w:pStyle w:val="B2"/>
      </w:pPr>
      <w:ins w:id="101" w:author="NOKIA-TC-D2" w:date="2025-01-22T13:36:00Z">
        <w:r>
          <w:t>-</w:t>
        </w:r>
        <w:r>
          <w:tab/>
        </w:r>
      </w:ins>
      <w:r w:rsidR="007F73BD">
        <w:t>Sends IP address and optional</w:t>
      </w:r>
      <w:ins w:id="102" w:author="Ericsson-MH4" w:date="2025-01-10T15:03:00Z">
        <w:r w:rsidR="00445486">
          <w:t>ly</w:t>
        </w:r>
      </w:ins>
      <w:r w:rsidR="007F73BD">
        <w:t xml:space="preserve"> DNS security information of the EASDF received from the I-SMF to the UE via PCO.</w:t>
      </w:r>
    </w:p>
    <w:p w14:paraId="357E254F" w14:textId="77777777" w:rsidR="007F73BD" w:rsidRDefault="007F73BD" w:rsidP="007F73BD">
      <w:pPr>
        <w:pStyle w:val="B2"/>
      </w:pPr>
      <w:r>
        <w:t>-</w:t>
      </w:r>
      <w:r>
        <w:tab/>
        <w:t>Sends Local Offloading Management Allowed indication to the I-SMF.</w:t>
      </w:r>
    </w:p>
    <w:p w14:paraId="436A1972" w14:textId="481CC069" w:rsidR="007F73BD" w:rsidRDefault="007F73BD" w:rsidP="007F73BD">
      <w:pPr>
        <w:pStyle w:val="NO"/>
      </w:pPr>
      <w:r>
        <w:t>NOTE:</w:t>
      </w:r>
      <w:r>
        <w:tab/>
        <w:t xml:space="preserve">Local Offloading Management Allowed indication can be part of SMF selection subscription data and Session Management Subscription data. </w:t>
      </w:r>
      <w:ins w:id="103" w:author="Ericsson-MH4" w:date="2025-01-10T15:03:00Z">
        <w:r w:rsidR="00445486">
          <w:t xml:space="preserve">It is up to </w:t>
        </w:r>
      </w:ins>
      <w:r>
        <w:t xml:space="preserve">UDM implementation </w:t>
      </w:r>
      <w:ins w:id="104" w:author="Ericsson-MH4" w:date="2025-01-10T15:04:00Z">
        <w:r w:rsidR="00445486">
          <w:rPr>
            <w:lang w:eastAsia="zh-CN"/>
          </w:rPr>
          <w:t>to make sure the data is consistent</w:t>
        </w:r>
      </w:ins>
      <w:del w:id="105" w:author="Ericsson-MH4" w:date="2025-01-10T15:04:00Z">
        <w:r w:rsidDel="0061784C">
          <w:delText>are responsible for keeping the consistency of this information</w:delText>
        </w:r>
      </w:del>
      <w:r>
        <w:t>.</w:t>
      </w:r>
    </w:p>
    <w:p w14:paraId="585F0AC5" w14:textId="77777777" w:rsidR="007F73BD" w:rsidRDefault="007F73BD" w:rsidP="007F73BD">
      <w:pPr>
        <w:pStyle w:val="B1"/>
      </w:pPr>
      <w:r>
        <w:t>3.</w:t>
      </w:r>
      <w:r>
        <w:tab/>
        <w:t>The I-SMF configures the EASDF with the DNS handling rules using the Local Offloading Control Information received from SMF.</w:t>
      </w:r>
    </w:p>
    <w:p w14:paraId="512D1808" w14:textId="3EDC4D9A" w:rsidR="007F73BD" w:rsidRDefault="007F73BD" w:rsidP="007F73BD">
      <w:pPr>
        <w:pStyle w:val="B1"/>
      </w:pPr>
      <w:r>
        <w:tab/>
      </w:r>
      <w:r w:rsidRPr="003B4880">
        <w:t xml:space="preserve">If the I-SMF obtains the EASDF IP address </w:t>
      </w:r>
      <w:del w:id="106" w:author="NOKIA-TC-D2" w:date="2025-01-22T13:37:00Z">
        <w:r w:rsidRPr="003B4880" w:rsidDel="003837CD">
          <w:delText>based on local configuration</w:delText>
        </w:r>
      </w:del>
      <w:ins w:id="107" w:author="NOKIA-TC-D2" w:date="2025-01-22T13:37:00Z">
        <w:r w:rsidR="003837CD" w:rsidRPr="003B4880">
          <w:t>in step 2</w:t>
        </w:r>
      </w:ins>
      <w:r w:rsidRPr="003B4880">
        <w:t xml:space="preserve">, the I-SMF invokes </w:t>
      </w:r>
      <w:proofErr w:type="spellStart"/>
      <w:r w:rsidRPr="003B4880">
        <w:t>Neasdf_DNSContext_Create</w:t>
      </w:r>
      <w:proofErr w:type="spellEnd"/>
      <w:r w:rsidRPr="003B4880">
        <w:t xml:space="preserve"> Request to configure the EASDF.</w:t>
      </w:r>
    </w:p>
    <w:p w14:paraId="49FFDD65" w14:textId="71E6F2D2" w:rsidR="007F73BD" w:rsidRDefault="007F73BD" w:rsidP="007F73BD">
      <w:pPr>
        <w:pStyle w:val="B1"/>
      </w:pPr>
      <w:r>
        <w:tab/>
        <w:t>The I-SMF configures the UL CL UPF</w:t>
      </w:r>
      <w:ins w:id="108" w:author="Ericsson-MH4" w:date="2025-01-10T15:06:00Z">
        <w:r w:rsidR="00004BC8">
          <w:t xml:space="preserve"> </w:t>
        </w:r>
        <w:r w:rsidR="00004BC8">
          <w:rPr>
            <w:lang w:eastAsia="zh-CN"/>
          </w:rPr>
          <w:t xml:space="preserve">to forward IP packets as per the </w:t>
        </w:r>
        <w:r w:rsidR="00004BC8" w:rsidRPr="00A4694F">
          <w:rPr>
            <w:lang w:eastAsia="zh-CN"/>
          </w:rPr>
          <w:t>Local Offloading Management Policy</w:t>
        </w:r>
        <w:r w:rsidR="00004BC8">
          <w:rPr>
            <w:lang w:eastAsia="zh-CN"/>
          </w:rPr>
          <w:t xml:space="preserve"> or </w:t>
        </w:r>
        <w:r w:rsidR="00004BC8" w:rsidRPr="00A4694F">
          <w:t>Offload Identifier</w:t>
        </w:r>
        <w:r w:rsidR="00004BC8">
          <w:t xml:space="preserve"> (which should include forwarding of IP packets to the EASDF)</w:t>
        </w:r>
      </w:ins>
      <w:del w:id="109" w:author="Ericsson-MH4" w:date="2025-01-10T15:06:00Z">
        <w:r w:rsidDel="00EC2DAE">
          <w:delText xml:space="preserve"> and</w:delText>
        </w:r>
      </w:del>
      <w:ins w:id="110" w:author="Ericsson-MH4" w:date="2025-01-10T15:06:00Z">
        <w:r w:rsidR="00EC2DAE">
          <w:t>to the</w:t>
        </w:r>
      </w:ins>
      <w:r>
        <w:t xml:space="preserve"> local PSA UPF</w:t>
      </w:r>
      <w:del w:id="111" w:author="Ericsson-MH4" w:date="2025-01-10T15:07:00Z">
        <w:r w:rsidDel="00145097">
          <w:delText xml:space="preserve"> selected in the step 2 to forward DNS messages to EASDF</w:delText>
        </w:r>
      </w:del>
      <w:r>
        <w:t>.</w:t>
      </w:r>
    </w:p>
    <w:p w14:paraId="77DD5A82" w14:textId="77777777" w:rsidR="007F73BD" w:rsidRDefault="007F73BD" w:rsidP="007F73BD">
      <w:pPr>
        <w:pStyle w:val="B1"/>
      </w:pPr>
      <w:r>
        <w:t>4.</w:t>
      </w:r>
      <w:r>
        <w:tab/>
        <w:t>EAS Discovery procedure with EASDF is performed as described in clause 6.10.2.3.</w:t>
      </w:r>
    </w:p>
    <w:p w14:paraId="01E61FDF" w14:textId="77777777" w:rsidR="007F73BD" w:rsidRDefault="007F73BD" w:rsidP="007F73BD">
      <w:pPr>
        <w:pStyle w:val="Heading4"/>
      </w:pPr>
      <w:bookmarkStart w:id="112" w:name="_Toc185601855"/>
      <w:r>
        <w:t>6.10.2.3</w:t>
      </w:r>
      <w:r>
        <w:tab/>
        <w:t>EAS Discovery Procedure with EASDF for Local Offloading Management</w:t>
      </w:r>
      <w:bookmarkEnd w:id="112"/>
    </w:p>
    <w:p w14:paraId="250E0189" w14:textId="42CF0746" w:rsidR="00025154" w:rsidRDefault="00025154" w:rsidP="00025154">
      <w:pPr>
        <w:pStyle w:val="B1"/>
        <w:ind w:left="0" w:firstLine="0"/>
        <w:rPr>
          <w:ins w:id="113" w:author="Ericsson-MH4" w:date="2024-12-12T16:23:00Z"/>
          <w:lang w:eastAsia="zh-CN"/>
        </w:rPr>
      </w:pPr>
      <w:bookmarkStart w:id="114" w:name="_Toc185601856"/>
      <w:r w:rsidRPr="00A4694F">
        <w:rPr>
          <w:rFonts w:hint="eastAsia"/>
          <w:lang w:eastAsia="zh-CN"/>
        </w:rPr>
        <w:t>T</w:t>
      </w:r>
      <w:r w:rsidRPr="00A4694F">
        <w:rPr>
          <w:lang w:eastAsia="zh-CN"/>
        </w:rPr>
        <w:t xml:space="preserve">he </w:t>
      </w:r>
      <w:ins w:id="115" w:author="Ericsson-MH4" w:date="2024-12-12T16:19:00Z">
        <w:r w:rsidRPr="00A4694F">
          <w:t>EAS Discovery Procedure with EASDF for Local Offloading Management</w:t>
        </w:r>
        <w:r>
          <w:t xml:space="preserve"> follows the same </w:t>
        </w:r>
      </w:ins>
      <w:ins w:id="116" w:author="Ericsson-MH4" w:date="2024-12-12T16:20:00Z">
        <w:r>
          <w:t>procedure</w:t>
        </w:r>
      </w:ins>
      <w:del w:id="117" w:author="Ericsson-MH4" w:date="2024-12-12T16:20:00Z">
        <w:r w:rsidRPr="00A4694F" w:rsidDel="006870F4">
          <w:rPr>
            <w:lang w:eastAsia="zh-CN"/>
          </w:rPr>
          <w:delText>EASDF is selected and configured by the I-SMF and the DNS query of the UE is routed to the EASDF</w:delText>
        </w:r>
      </w:del>
      <w:del w:id="118" w:author="Ericsson-MH4" w:date="2024-12-12T15:55:00Z">
        <w:r w:rsidRPr="00A4694F" w:rsidDel="003643E0">
          <w:rPr>
            <w:lang w:eastAsia="zh-CN"/>
          </w:rPr>
          <w:delText xml:space="preserve"> directly or</w:delText>
        </w:r>
      </w:del>
      <w:del w:id="119" w:author="Ericsson-MH4" w:date="2024-12-12T16:20:00Z">
        <w:r w:rsidRPr="00A4694F" w:rsidDel="006870F4">
          <w:rPr>
            <w:lang w:eastAsia="zh-CN"/>
          </w:rPr>
          <w:delText xml:space="preserve"> via UL CL </w:delText>
        </w:r>
      </w:del>
      <w:ins w:id="120" w:author="Ericsson-MH4" w:date="2024-12-12T15:56:00Z">
        <w:r>
          <w:rPr>
            <w:lang w:eastAsia="zh-CN"/>
          </w:rPr>
          <w:t xml:space="preserve"> </w:t>
        </w:r>
      </w:ins>
      <w:r w:rsidRPr="00A4694F">
        <w:rPr>
          <w:lang w:eastAsia="zh-CN"/>
        </w:rPr>
        <w:t>as defined in clause 6.7.2.3</w:t>
      </w:r>
      <w:ins w:id="121" w:author="Ericsson-MH4" w:date="2024-12-12T16:20:00Z">
        <w:r>
          <w:rPr>
            <w:lang w:eastAsia="zh-CN"/>
          </w:rPr>
          <w:t xml:space="preserve">, </w:t>
        </w:r>
      </w:ins>
      <w:ins w:id="122" w:author="Ericsson-MH4" w:date="2024-12-12T16:23:00Z">
        <w:r>
          <w:rPr>
            <w:lang w:eastAsia="zh-CN"/>
          </w:rPr>
          <w:t>with the following differences:</w:t>
        </w:r>
      </w:ins>
    </w:p>
    <w:p w14:paraId="255DA7E8" w14:textId="77777777" w:rsidR="00025154" w:rsidRDefault="00025154" w:rsidP="00025154">
      <w:pPr>
        <w:pStyle w:val="B1"/>
        <w:rPr>
          <w:ins w:id="123" w:author="Ericsson-MH4" w:date="2024-12-12T16:50:00Z"/>
          <w:lang w:eastAsia="zh-CN"/>
        </w:rPr>
      </w:pPr>
      <w:ins w:id="124" w:author="Ericsson-MH4" w:date="2024-12-12T16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General: </w:t>
        </w:r>
      </w:ins>
    </w:p>
    <w:p w14:paraId="14FF3F88" w14:textId="77777777" w:rsidR="00025154" w:rsidRDefault="00025154" w:rsidP="00025154">
      <w:pPr>
        <w:pStyle w:val="B2"/>
        <w:rPr>
          <w:ins w:id="125" w:author="Ericsson-MH4" w:date="2024-12-12T16:50:00Z"/>
          <w:lang w:eastAsia="zh-CN"/>
        </w:rPr>
      </w:pPr>
      <w:ins w:id="126" w:author="Ericsson-MH4" w:date="2024-12-12T16:5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27" w:author="Ericsson-MH4" w:date="2024-12-12T16:44:00Z">
        <w:r>
          <w:rPr>
            <w:lang w:eastAsia="zh-CN"/>
          </w:rPr>
          <w:t xml:space="preserve">VPLMN is replaced by HPLMN; </w:t>
        </w:r>
      </w:ins>
    </w:p>
    <w:p w14:paraId="1F350C7D" w14:textId="77777777" w:rsidR="00025154" w:rsidRDefault="00025154" w:rsidP="00025154">
      <w:pPr>
        <w:pStyle w:val="B2"/>
        <w:rPr>
          <w:ins w:id="128" w:author="Ericsson-MH4" w:date="2024-12-12T16:50:00Z"/>
          <w:lang w:eastAsia="zh-CN"/>
        </w:rPr>
      </w:pPr>
      <w:ins w:id="129" w:author="Ericsson-MH4" w:date="2024-12-12T16:5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30" w:author="Ericsson-MH4" w:date="2024-12-12T16:44:00Z">
        <w:r>
          <w:rPr>
            <w:lang w:eastAsia="zh-CN"/>
          </w:rPr>
          <w:t xml:space="preserve">V-EASDF is replaced by EASDF; </w:t>
        </w:r>
      </w:ins>
    </w:p>
    <w:p w14:paraId="512CE735" w14:textId="77777777" w:rsidR="00025154" w:rsidRDefault="00025154" w:rsidP="00025154">
      <w:pPr>
        <w:pStyle w:val="B2"/>
        <w:rPr>
          <w:ins w:id="131" w:author="Ericsson-MH4" w:date="2024-12-12T16:50:00Z"/>
          <w:lang w:eastAsia="zh-CN"/>
        </w:rPr>
      </w:pPr>
      <w:ins w:id="132" w:author="Ericsson-MH4" w:date="2024-12-12T16:50:00Z">
        <w:r>
          <w:rPr>
            <w:lang w:eastAsia="zh-CN"/>
          </w:rPr>
          <w:tab/>
        </w:r>
      </w:ins>
      <w:ins w:id="133" w:author="Ericsson-MH4" w:date="2024-12-12T16:45:00Z">
        <w:r>
          <w:rPr>
            <w:lang w:eastAsia="zh-CN"/>
          </w:rPr>
          <w:t>H-UPF is replaced by UPF</w:t>
        </w:r>
      </w:ins>
      <w:ins w:id="134" w:author="Ericsson-MH4" w:date="2024-12-12T16:46:00Z">
        <w:r>
          <w:rPr>
            <w:lang w:eastAsia="zh-CN"/>
          </w:rPr>
          <w:t xml:space="preserve">; </w:t>
        </w:r>
      </w:ins>
    </w:p>
    <w:p w14:paraId="42AEC740" w14:textId="1C1C3882" w:rsidR="00025154" w:rsidRDefault="00025154" w:rsidP="00025154">
      <w:pPr>
        <w:pStyle w:val="B2"/>
        <w:rPr>
          <w:ins w:id="135" w:author="Ericsson-MH4" w:date="2024-12-12T16:51:00Z"/>
          <w:lang w:eastAsia="zh-CN"/>
        </w:rPr>
      </w:pPr>
      <w:ins w:id="136" w:author="Ericsson-MH4" w:date="2024-12-12T16:5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37" w:author="Ericsson-MH4" w:date="2024-12-12T16:46:00Z">
        <w:r>
          <w:rPr>
            <w:lang w:eastAsia="zh-CN"/>
          </w:rPr>
          <w:t xml:space="preserve">H-SMF is replaced by </w:t>
        </w:r>
      </w:ins>
      <w:ins w:id="138" w:author="Ericsson-MH4" w:date="2024-12-12T16:47:00Z">
        <w:r>
          <w:rPr>
            <w:lang w:eastAsia="zh-CN"/>
          </w:rPr>
          <w:t>SMF</w:t>
        </w:r>
      </w:ins>
      <w:ins w:id="139" w:author="Ericsson_0114" w:date="2025-01-14T11:20:00Z">
        <w:r w:rsidR="004C1112">
          <w:rPr>
            <w:lang w:eastAsia="zh-CN"/>
          </w:rPr>
          <w:t>;</w:t>
        </w:r>
      </w:ins>
      <w:ins w:id="140" w:author="Ericsson-MH4" w:date="2024-12-12T16:50:00Z">
        <w:r>
          <w:rPr>
            <w:lang w:eastAsia="zh-CN"/>
          </w:rPr>
          <w:t xml:space="preserve"> </w:t>
        </w:r>
      </w:ins>
    </w:p>
    <w:p w14:paraId="461ECAC6" w14:textId="0F632F80" w:rsidR="00025154" w:rsidRDefault="00025154" w:rsidP="00025154">
      <w:pPr>
        <w:pStyle w:val="B2"/>
        <w:rPr>
          <w:ins w:id="141" w:author="Ericsson-MH4" w:date="2024-12-12T16:51:00Z"/>
          <w:lang w:eastAsia="zh-CN"/>
        </w:rPr>
      </w:pPr>
      <w:ins w:id="142" w:author="Ericsson-MH4" w:date="2024-12-12T16:5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43" w:author="Ericsson-MH4" w:date="2024-12-12T16:50:00Z">
        <w:r>
          <w:rPr>
            <w:lang w:eastAsia="zh-CN"/>
          </w:rPr>
          <w:t>V-SMF is replaced by</w:t>
        </w:r>
      </w:ins>
      <w:ins w:id="144" w:author="Ericsson-MH4" w:date="2024-12-12T16:51:00Z">
        <w:r>
          <w:rPr>
            <w:lang w:eastAsia="zh-CN"/>
          </w:rPr>
          <w:t xml:space="preserve"> I-SMF</w:t>
        </w:r>
      </w:ins>
      <w:ins w:id="145" w:author="Ericsson_0114" w:date="2025-01-14T11:20:00Z">
        <w:r w:rsidR="004C1112">
          <w:rPr>
            <w:lang w:eastAsia="zh-CN"/>
          </w:rPr>
          <w:t>;</w:t>
        </w:r>
      </w:ins>
    </w:p>
    <w:p w14:paraId="2655F6AE" w14:textId="3348F160" w:rsidR="00025154" w:rsidRPr="00A53FF3" w:rsidRDefault="00025154" w:rsidP="00025154">
      <w:pPr>
        <w:pStyle w:val="B2"/>
        <w:rPr>
          <w:ins w:id="146" w:author="Ericsson-MH4" w:date="2024-12-12T16:53:00Z"/>
          <w:lang w:eastAsia="zh-CN"/>
        </w:rPr>
      </w:pPr>
      <w:ins w:id="147" w:author="Ericsson-MH4" w:date="2024-12-12T16:51:00Z">
        <w:r w:rsidRPr="00A53FF3">
          <w:rPr>
            <w:lang w:eastAsia="zh-CN"/>
          </w:rPr>
          <w:t>-</w:t>
        </w:r>
        <w:r w:rsidRPr="00A53FF3">
          <w:rPr>
            <w:lang w:eastAsia="zh-CN"/>
          </w:rPr>
          <w:tab/>
          <w:t xml:space="preserve">V-UPF is replaced by </w:t>
        </w:r>
      </w:ins>
      <w:ins w:id="148" w:author="Ericsson-MH4" w:date="2024-12-12T18:06:00Z">
        <w:r w:rsidRPr="00A53FF3">
          <w:rPr>
            <w:lang w:eastAsia="zh-CN"/>
          </w:rPr>
          <w:t>I-</w:t>
        </w:r>
      </w:ins>
      <w:ins w:id="149" w:author="Ericsson-MH4" w:date="2024-12-12T16:51:00Z">
        <w:r w:rsidRPr="00A53FF3">
          <w:rPr>
            <w:lang w:eastAsia="zh-CN"/>
          </w:rPr>
          <w:t>UPF</w:t>
        </w:r>
      </w:ins>
      <w:ins w:id="150" w:author="Ericsson_0114" w:date="2025-01-14T11:20:00Z">
        <w:r w:rsidR="004C1112" w:rsidRPr="00A53FF3">
          <w:rPr>
            <w:lang w:eastAsia="zh-CN"/>
          </w:rPr>
          <w:t>;</w:t>
        </w:r>
      </w:ins>
    </w:p>
    <w:p w14:paraId="4AE54881" w14:textId="3DCD6A27" w:rsidR="00025154" w:rsidRPr="00A53FF3" w:rsidRDefault="00025154" w:rsidP="00025154">
      <w:pPr>
        <w:pStyle w:val="B2"/>
        <w:rPr>
          <w:ins w:id="151" w:author="Ericsson-MH4" w:date="2024-12-12T16:47:00Z"/>
          <w:lang w:eastAsia="zh-CN"/>
        </w:rPr>
      </w:pPr>
      <w:ins w:id="152" w:author="Ericsson-MH4" w:date="2024-12-12T16:53:00Z">
        <w:r w:rsidRPr="00A53FF3">
          <w:rPr>
            <w:lang w:eastAsia="zh-CN"/>
          </w:rPr>
          <w:t>-</w:t>
        </w:r>
        <w:r w:rsidRPr="00A53FF3">
          <w:rPr>
            <w:lang w:eastAsia="zh-CN"/>
          </w:rPr>
          <w:tab/>
          <w:t>VPLMN Specific Offloading Information is replaced by Local Of</w:t>
        </w:r>
      </w:ins>
      <w:ins w:id="153" w:author="Ericsson-MH4" w:date="2024-12-12T16:54:00Z">
        <w:r w:rsidRPr="00A53FF3">
          <w:rPr>
            <w:lang w:eastAsia="zh-CN"/>
          </w:rPr>
          <w:t xml:space="preserve">floading </w:t>
        </w:r>
      </w:ins>
      <w:ins w:id="154" w:author="Samsung_r02" w:date="2025-01-22T22:51:00Z">
        <w:r w:rsidR="00AC4DCD" w:rsidRPr="00A53FF3">
          <w:rPr>
            <w:lang w:eastAsia="zh-CN"/>
          </w:rPr>
          <w:t>Management</w:t>
        </w:r>
      </w:ins>
      <w:ins w:id="155" w:author="Ericsson-MH4" w:date="2024-12-12T16:54:00Z">
        <w:r w:rsidRPr="00A53FF3">
          <w:rPr>
            <w:lang w:eastAsia="zh-CN"/>
          </w:rPr>
          <w:t xml:space="preserve"> Information</w:t>
        </w:r>
      </w:ins>
      <w:ins w:id="156" w:author="Ericsson_0114" w:date="2025-01-14T11:20:00Z">
        <w:r w:rsidR="004C1112" w:rsidRPr="00A53FF3">
          <w:rPr>
            <w:lang w:eastAsia="zh-CN"/>
          </w:rPr>
          <w:t>.</w:t>
        </w:r>
      </w:ins>
      <w:ins w:id="157" w:author="Ericsson-MH4" w:date="2024-12-12T16:50:00Z">
        <w:r w:rsidRPr="00A53FF3">
          <w:rPr>
            <w:lang w:eastAsia="zh-CN"/>
          </w:rPr>
          <w:t xml:space="preserve"> </w:t>
        </w:r>
      </w:ins>
    </w:p>
    <w:p w14:paraId="591B47CA" w14:textId="77777777" w:rsidR="00025154" w:rsidRPr="00A53FF3" w:rsidRDefault="00025154" w:rsidP="00025154">
      <w:pPr>
        <w:pStyle w:val="B1"/>
        <w:rPr>
          <w:ins w:id="158" w:author="Ericsson-MH4" w:date="2024-12-12T16:59:00Z"/>
          <w:lang w:eastAsia="zh-CN"/>
        </w:rPr>
      </w:pPr>
      <w:ins w:id="159" w:author="Ericsson-MH4" w:date="2024-12-12T16:47:00Z">
        <w:r w:rsidRPr="00A53FF3">
          <w:rPr>
            <w:lang w:eastAsia="zh-CN"/>
          </w:rPr>
          <w:t>-</w:t>
        </w:r>
        <w:r w:rsidRPr="00A53FF3">
          <w:rPr>
            <w:lang w:eastAsia="zh-CN"/>
          </w:rPr>
          <w:tab/>
          <w:t>Step 1:</w:t>
        </w:r>
      </w:ins>
      <w:ins w:id="160" w:author="Ericsson-MH4" w:date="2024-12-12T16:48:00Z">
        <w:r w:rsidRPr="00A53FF3">
          <w:rPr>
            <w:lang w:eastAsia="zh-CN"/>
          </w:rPr>
          <w:t xml:space="preserve"> </w:t>
        </w:r>
      </w:ins>
    </w:p>
    <w:p w14:paraId="069E02CD" w14:textId="7B06ADF1" w:rsidR="00025154" w:rsidRPr="00A53FF3" w:rsidRDefault="00025154" w:rsidP="00025154">
      <w:pPr>
        <w:pStyle w:val="B2"/>
        <w:rPr>
          <w:ins w:id="161" w:author="Ericsson-MH4" w:date="2024-12-12T16:59:00Z"/>
          <w:lang w:eastAsia="zh-CN"/>
        </w:rPr>
      </w:pPr>
      <w:ins w:id="162" w:author="Ericsson-MH4" w:date="2024-12-12T16:59:00Z">
        <w:r w:rsidRPr="00A53FF3">
          <w:rPr>
            <w:lang w:eastAsia="zh-CN"/>
          </w:rPr>
          <w:t>-</w:t>
        </w:r>
        <w:r w:rsidRPr="00A53FF3">
          <w:rPr>
            <w:lang w:eastAsia="zh-CN"/>
          </w:rPr>
          <w:tab/>
          <w:t>C</w:t>
        </w:r>
      </w:ins>
      <w:ins w:id="163" w:author="Ericsson-MH4" w:date="2024-12-12T16:48:00Z">
        <w:r w:rsidRPr="00A53FF3">
          <w:rPr>
            <w:lang w:eastAsia="zh-CN"/>
          </w:rPr>
          <w:t xml:space="preserve">lause </w:t>
        </w:r>
      </w:ins>
      <w:ins w:id="164" w:author="Ericsson-MH4" w:date="2024-12-12T16:49:00Z">
        <w:r w:rsidRPr="00A53FF3">
          <w:rPr>
            <w:lang w:eastAsia="zh-CN"/>
          </w:rPr>
          <w:t>6.7.2.2 is replaced by clause 6.</w:t>
        </w:r>
      </w:ins>
      <w:ins w:id="165" w:author="Ericsson-MH4" w:date="2025-01-13T15:13:00Z">
        <w:r w:rsidR="007373D7" w:rsidRPr="00A53FF3">
          <w:rPr>
            <w:lang w:eastAsia="zh-CN"/>
          </w:rPr>
          <w:t>10</w:t>
        </w:r>
      </w:ins>
      <w:ins w:id="166" w:author="Ericsson-MH4" w:date="2025-01-13T15:14:00Z">
        <w:r w:rsidR="007373D7" w:rsidRPr="00A53FF3">
          <w:rPr>
            <w:lang w:eastAsia="zh-CN"/>
          </w:rPr>
          <w:t>.</w:t>
        </w:r>
      </w:ins>
      <w:ins w:id="167" w:author="Ericsson-MH4" w:date="2024-12-12T16:49:00Z">
        <w:r w:rsidRPr="00A53FF3">
          <w:rPr>
            <w:lang w:eastAsia="zh-CN"/>
          </w:rPr>
          <w:t>2.2.</w:t>
        </w:r>
      </w:ins>
    </w:p>
    <w:p w14:paraId="76DE33F5" w14:textId="7563C403" w:rsidR="00025154" w:rsidRDefault="00025154" w:rsidP="00025154">
      <w:pPr>
        <w:pStyle w:val="B2"/>
        <w:rPr>
          <w:ins w:id="168" w:author="Ericsson-MH4" w:date="2024-12-12T17:54:00Z"/>
          <w:lang w:eastAsia="zh-CN"/>
        </w:rPr>
      </w:pPr>
      <w:ins w:id="169" w:author="Ericsson-MH4" w:date="2024-12-12T16:59:00Z">
        <w:r w:rsidRPr="00A53FF3">
          <w:rPr>
            <w:lang w:eastAsia="zh-CN"/>
          </w:rPr>
          <w:t>-</w:t>
        </w:r>
        <w:r w:rsidRPr="00A53FF3">
          <w:rPr>
            <w:lang w:eastAsia="zh-CN"/>
          </w:rPr>
          <w:tab/>
        </w:r>
      </w:ins>
      <w:ins w:id="170" w:author="Ericsson-MH4" w:date="2024-12-13T09:32:00Z">
        <w:r w:rsidRPr="00A53FF3">
          <w:rPr>
            <w:lang w:eastAsia="zh-CN"/>
          </w:rPr>
          <w:t xml:space="preserve">For </w:t>
        </w:r>
      </w:ins>
      <w:ins w:id="171" w:author="Ericsson-MH4" w:date="2024-12-12T17:53:00Z">
        <w:r w:rsidRPr="00A53FF3">
          <w:rPr>
            <w:lang w:eastAsia="zh-CN"/>
          </w:rPr>
          <w:t xml:space="preserve">option </w:t>
        </w:r>
      </w:ins>
      <w:ins w:id="172" w:author="Ericsson-MH4" w:date="2024-12-13T09:32:00Z">
        <w:r w:rsidRPr="00A53FF3">
          <w:rPr>
            <w:lang w:eastAsia="zh-CN"/>
          </w:rPr>
          <w:t xml:space="preserve">a), </w:t>
        </w:r>
      </w:ins>
      <w:ins w:id="173" w:author="Ericsson-MH4" w:date="2024-12-13T09:33:00Z">
        <w:r w:rsidRPr="00A53FF3">
          <w:rPr>
            <w:lang w:eastAsia="zh-CN"/>
          </w:rPr>
          <w:t>the</w:t>
        </w:r>
      </w:ins>
      <w:ins w:id="174" w:author="Ericsson-MH4" w:date="2024-12-18T11:13:00Z">
        <w:r w:rsidRPr="00A53FF3">
          <w:rPr>
            <w:lang w:eastAsia="zh-CN"/>
          </w:rPr>
          <w:t xml:space="preserve"> SMF configures </w:t>
        </w:r>
      </w:ins>
      <w:ins w:id="175" w:author="Ericsson-MH4" w:date="2024-12-12T17:54:00Z">
        <w:r w:rsidRPr="00A53FF3">
          <w:rPr>
            <w:lang w:eastAsia="zh-CN"/>
          </w:rPr>
          <w:t xml:space="preserve">EASDF </w:t>
        </w:r>
      </w:ins>
      <w:ins w:id="176" w:author="Ericsson-MH4" w:date="2024-12-18T11:13:00Z">
        <w:r w:rsidRPr="00A53FF3">
          <w:rPr>
            <w:lang w:eastAsia="zh-CN"/>
          </w:rPr>
          <w:t xml:space="preserve">with the DNS </w:t>
        </w:r>
      </w:ins>
      <w:ins w:id="177" w:author="Ericsson-MH4" w:date="2024-12-18T11:14:00Z">
        <w:r w:rsidRPr="00A53FF3">
          <w:rPr>
            <w:lang w:eastAsia="zh-CN"/>
          </w:rPr>
          <w:t xml:space="preserve">server </w:t>
        </w:r>
      </w:ins>
      <w:ins w:id="178" w:author="Ericsson-MH4" w:date="2024-12-18T11:13:00Z">
        <w:r w:rsidRPr="00A53FF3">
          <w:rPr>
            <w:lang w:eastAsia="zh-CN"/>
          </w:rPr>
          <w:t xml:space="preserve">in the central </w:t>
        </w:r>
      </w:ins>
      <w:ins w:id="179" w:author="Ericsson-MH4" w:date="2024-12-18T11:14:00Z">
        <w:r w:rsidRPr="00A53FF3">
          <w:rPr>
            <w:lang w:eastAsia="zh-CN"/>
          </w:rPr>
          <w:t>part of the DN</w:t>
        </w:r>
      </w:ins>
      <w:ins w:id="180" w:author="Ericsson-MH4" w:date="2024-12-18T11:13:00Z">
        <w:r w:rsidRPr="00A53FF3">
          <w:rPr>
            <w:lang w:eastAsia="zh-CN"/>
          </w:rPr>
          <w:t xml:space="preserve"> for </w:t>
        </w:r>
      </w:ins>
      <w:ins w:id="181" w:author="Ericsson-MH4" w:date="2024-12-18T11:14:00Z">
        <w:r w:rsidRPr="00A53FF3">
          <w:rPr>
            <w:lang w:eastAsia="zh-CN"/>
          </w:rPr>
          <w:t xml:space="preserve">FQDNs that are unauthorized </w:t>
        </w:r>
      </w:ins>
      <w:ins w:id="182" w:author="Samsung_r02" w:date="2025-01-22T22:51:00Z">
        <w:r w:rsidR="00AC4DCD" w:rsidRPr="00A53FF3">
          <w:rPr>
            <w:lang w:eastAsia="zh-CN"/>
          </w:rPr>
          <w:t xml:space="preserve">for Local Offloading Management </w:t>
        </w:r>
      </w:ins>
      <w:ins w:id="183" w:author="Ericsson-MH4" w:date="2024-12-18T11:14:00Z">
        <w:r w:rsidRPr="00A53FF3">
          <w:rPr>
            <w:lang w:eastAsia="zh-CN"/>
          </w:rPr>
          <w:t>in the local part of the DN</w:t>
        </w:r>
      </w:ins>
      <w:ins w:id="184" w:author="Ericsson-MH4" w:date="2024-12-18T11:15:00Z">
        <w:r w:rsidRPr="00A53FF3">
          <w:rPr>
            <w:lang w:eastAsia="zh-CN"/>
          </w:rPr>
          <w:t xml:space="preserve"> and </w:t>
        </w:r>
      </w:ins>
      <w:ins w:id="185" w:author="Ericsson-MH4" w:date="2024-12-18T11:16:00Z">
        <w:r w:rsidRPr="00A53FF3">
          <w:rPr>
            <w:lang w:eastAsia="zh-CN"/>
          </w:rPr>
          <w:t xml:space="preserve">EASDF </w:t>
        </w:r>
      </w:ins>
      <w:ins w:id="186" w:author="Ericsson-MH4" w:date="2024-12-18T11:15:00Z">
        <w:r w:rsidRPr="00A53FF3">
          <w:rPr>
            <w:lang w:eastAsia="zh-CN"/>
          </w:rPr>
          <w:t>may p</w:t>
        </w:r>
      </w:ins>
      <w:ins w:id="187" w:author="Ericsson-MH4" w:date="2024-12-12T17:54:00Z">
        <w:r w:rsidRPr="00A53FF3">
          <w:rPr>
            <w:lang w:eastAsia="zh-CN"/>
          </w:rPr>
          <w:t xml:space="preserve">rovide </w:t>
        </w:r>
      </w:ins>
      <w:ins w:id="188" w:author="Ericsson-MH4" w:date="2024-12-18T11:15:00Z">
        <w:r w:rsidRPr="00A53FF3">
          <w:rPr>
            <w:lang w:eastAsia="zh-CN"/>
          </w:rPr>
          <w:t>an</w:t>
        </w:r>
      </w:ins>
      <w:ins w:id="189" w:author="Ericsson-MH4" w:date="2024-12-12T17:54:00Z">
        <w:r w:rsidRPr="00A53FF3">
          <w:rPr>
            <w:lang w:eastAsia="zh-CN"/>
          </w:rPr>
          <w:t xml:space="preserve"> EDNS Client options related to the PSA UPF</w:t>
        </w:r>
      </w:ins>
      <w:ins w:id="190" w:author="Ericsson-MH4" w:date="2024-12-18T11:15:00Z">
        <w:r w:rsidRPr="00A53FF3">
          <w:rPr>
            <w:lang w:eastAsia="zh-CN"/>
          </w:rPr>
          <w:t xml:space="preserve"> in </w:t>
        </w:r>
      </w:ins>
      <w:ins w:id="191" w:author="Ericsson-MH4" w:date="2024-12-18T11:16:00Z">
        <w:r w:rsidRPr="00A53FF3">
          <w:rPr>
            <w:lang w:eastAsia="zh-CN"/>
          </w:rPr>
          <w:t>mes</w:t>
        </w:r>
        <w:r>
          <w:rPr>
            <w:lang w:eastAsia="zh-CN"/>
          </w:rPr>
          <w:t>sages sent to this DNS server.</w:t>
        </w:r>
      </w:ins>
    </w:p>
    <w:p w14:paraId="4901194C" w14:textId="21429FBF" w:rsidR="00025154" w:rsidRDefault="00025154" w:rsidP="007B095A">
      <w:pPr>
        <w:pStyle w:val="B1"/>
        <w:rPr>
          <w:ins w:id="192" w:author="Ericsson-MH4" w:date="2024-12-12T18:07:00Z"/>
          <w:lang w:eastAsia="zh-CN"/>
        </w:rPr>
      </w:pPr>
      <w:ins w:id="193" w:author="Ericsson-MH4" w:date="2024-12-12T18:03:00Z">
        <w:r>
          <w:rPr>
            <w:lang w:eastAsia="zh-CN"/>
          </w:rPr>
          <w:t>-</w:t>
        </w:r>
        <w:r>
          <w:rPr>
            <w:lang w:eastAsia="zh-CN"/>
          </w:rPr>
          <w:tab/>
          <w:t>Step 3:</w:t>
        </w:r>
      </w:ins>
    </w:p>
    <w:p w14:paraId="4A344722" w14:textId="59A52611" w:rsidR="00025154" w:rsidRPr="00D8565D" w:rsidRDefault="00025154" w:rsidP="00025154">
      <w:pPr>
        <w:pStyle w:val="B2"/>
        <w:rPr>
          <w:lang w:eastAsia="zh-CN"/>
        </w:rPr>
      </w:pPr>
      <w:ins w:id="194" w:author="Ericsson-MH4" w:date="2024-12-12T18:0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95" w:author="Ericsson-MH4" w:date="2024-12-12T18:04:00Z">
        <w:r>
          <w:rPr>
            <w:lang w:eastAsia="zh-CN"/>
          </w:rPr>
          <w:t>N</w:t>
        </w:r>
      </w:ins>
      <w:ins w:id="196" w:author="Ericsson_0114" w:date="2025-01-14T11:21:00Z">
        <w:r w:rsidR="00606942">
          <w:rPr>
            <w:lang w:eastAsia="zh-CN"/>
          </w:rPr>
          <w:t>OTE</w:t>
        </w:r>
      </w:ins>
      <w:ins w:id="197" w:author="Ericsson-MH4" w:date="2024-12-12T18:04:00Z">
        <w:r>
          <w:rPr>
            <w:lang w:eastAsia="zh-CN"/>
          </w:rPr>
          <w:t xml:space="preserve"> 2 and N</w:t>
        </w:r>
      </w:ins>
      <w:ins w:id="198" w:author="Ericsson_0114" w:date="2025-01-14T11:21:00Z">
        <w:r w:rsidR="00606942">
          <w:rPr>
            <w:lang w:eastAsia="zh-CN"/>
          </w:rPr>
          <w:t>OTE</w:t>
        </w:r>
      </w:ins>
      <w:ins w:id="199" w:author="Ericsson-MH4" w:date="2024-12-12T18:04:00Z">
        <w:r>
          <w:rPr>
            <w:lang w:eastAsia="zh-CN"/>
          </w:rPr>
          <w:t xml:space="preserve"> 3 are not applicable.</w:t>
        </w:r>
      </w:ins>
    </w:p>
    <w:bookmarkEnd w:id="114"/>
    <w:p w14:paraId="21F7D44B" w14:textId="77777777" w:rsidR="001E41F3" w:rsidRPr="00C66C47" w:rsidRDefault="00C66C47" w:rsidP="00C66C47">
      <w:pPr>
        <w:jc w:val="center"/>
        <w:rPr>
          <w:noProof/>
          <w:color w:val="FF0000"/>
          <w:sz w:val="40"/>
          <w:szCs w:val="40"/>
        </w:rPr>
      </w:pPr>
      <w:r w:rsidRPr="00C66C47">
        <w:rPr>
          <w:noProof/>
          <w:color w:val="FF0000"/>
          <w:sz w:val="40"/>
          <w:szCs w:val="40"/>
        </w:rPr>
        <w:t xml:space="preserve">************ </w:t>
      </w:r>
      <w:r>
        <w:rPr>
          <w:noProof/>
          <w:color w:val="FF0000"/>
          <w:sz w:val="40"/>
          <w:szCs w:val="40"/>
        </w:rPr>
        <w:t>End</w:t>
      </w:r>
      <w:r w:rsidRPr="00C66C47">
        <w:rPr>
          <w:noProof/>
          <w:color w:val="FF0000"/>
          <w:sz w:val="40"/>
          <w:szCs w:val="40"/>
        </w:rPr>
        <w:t xml:space="preserve"> </w:t>
      </w:r>
      <w:r>
        <w:rPr>
          <w:noProof/>
          <w:color w:val="FF0000"/>
          <w:sz w:val="40"/>
          <w:szCs w:val="40"/>
        </w:rPr>
        <w:t xml:space="preserve">of </w:t>
      </w:r>
      <w:r w:rsidRPr="00C66C4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>s</w:t>
      </w:r>
      <w:r w:rsidRPr="00C66C47">
        <w:rPr>
          <w:noProof/>
          <w:color w:val="FF0000"/>
          <w:sz w:val="40"/>
          <w:szCs w:val="40"/>
        </w:rPr>
        <w:t xml:space="preserve"> ************</w:t>
      </w:r>
    </w:p>
    <w:sectPr w:rsidR="001E41F3" w:rsidRPr="00C66C47" w:rsidSect="0086557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159ED" w14:textId="77777777" w:rsidR="00475E4C" w:rsidRDefault="00475E4C">
      <w:r>
        <w:separator/>
      </w:r>
    </w:p>
  </w:endnote>
  <w:endnote w:type="continuationSeparator" w:id="0">
    <w:p w14:paraId="34286232" w14:textId="77777777" w:rsidR="00475E4C" w:rsidRDefault="00475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B4670" w14:textId="77777777" w:rsidR="00475E4C" w:rsidRDefault="00475E4C">
      <w:r>
        <w:separator/>
      </w:r>
    </w:p>
  </w:footnote>
  <w:footnote w:type="continuationSeparator" w:id="0">
    <w:p w14:paraId="25694EB1" w14:textId="77777777" w:rsidR="00475E4C" w:rsidRDefault="00475E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B044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C84D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7FF2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A57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D58F4"/>
    <w:multiLevelType w:val="multilevel"/>
    <w:tmpl w:val="2CDD58F4"/>
    <w:lvl w:ilvl="0">
      <w:start w:val="6"/>
      <w:numFmt w:val="bullet"/>
      <w:lvlText w:val="-"/>
      <w:lvlJc w:val="left"/>
      <w:pPr>
        <w:ind w:left="1287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25D476F"/>
    <w:multiLevelType w:val="multilevel"/>
    <w:tmpl w:val="325D476F"/>
    <w:lvl w:ilvl="0">
      <w:start w:val="6"/>
      <w:numFmt w:val="bullet"/>
      <w:lvlText w:val="-"/>
      <w:lvlJc w:val="left"/>
      <w:pPr>
        <w:ind w:left="1287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8356888"/>
    <w:multiLevelType w:val="multilevel"/>
    <w:tmpl w:val="48356888"/>
    <w:lvl w:ilvl="0">
      <w:start w:val="6"/>
      <w:numFmt w:val="bullet"/>
      <w:lvlText w:val="-"/>
      <w:lvlJc w:val="left"/>
      <w:pPr>
        <w:ind w:left="1287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6711BE8"/>
    <w:multiLevelType w:val="multilevel"/>
    <w:tmpl w:val="76711BE8"/>
    <w:lvl w:ilvl="0">
      <w:start w:val="6"/>
      <w:numFmt w:val="bullet"/>
      <w:lvlText w:val="-"/>
      <w:lvlJc w:val="left"/>
      <w:pPr>
        <w:ind w:left="1212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1944412865">
    <w:abstractNumId w:val="3"/>
  </w:num>
  <w:num w:numId="2" w16cid:durableId="785660148">
    <w:abstractNumId w:val="2"/>
  </w:num>
  <w:num w:numId="3" w16cid:durableId="1553997489">
    <w:abstractNumId w:val="0"/>
  </w:num>
  <w:num w:numId="4" w16cid:durableId="49468522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4">
    <w15:presenceInfo w15:providerId="None" w15:userId="Ericsson-MH4"/>
  </w15:person>
  <w15:person w15:author="Ericsson-MH5">
    <w15:presenceInfo w15:providerId="None" w15:userId="Ericsson-MH5"/>
  </w15:person>
  <w15:person w15:author="Samsung_r02">
    <w15:presenceInfo w15:providerId="None" w15:userId="Samsung_r02"/>
  </w15:person>
  <w15:person w15:author="Ericsson_0114">
    <w15:presenceInfo w15:providerId="None" w15:userId="Ericsson_0114"/>
  </w15:person>
  <w15:person w15:author="NOKIA-TC-D2">
    <w15:presenceInfo w15:providerId="None" w15:userId="NOKIA-TC-D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83A"/>
    <w:rsid w:val="000015C5"/>
    <w:rsid w:val="00004BC8"/>
    <w:rsid w:val="00014084"/>
    <w:rsid w:val="00022E4A"/>
    <w:rsid w:val="00025154"/>
    <w:rsid w:val="00032092"/>
    <w:rsid w:val="00034F14"/>
    <w:rsid w:val="0005789C"/>
    <w:rsid w:val="00070E09"/>
    <w:rsid w:val="00090D1C"/>
    <w:rsid w:val="00093968"/>
    <w:rsid w:val="000A6394"/>
    <w:rsid w:val="000B2E46"/>
    <w:rsid w:val="000B7FED"/>
    <w:rsid w:val="000C038A"/>
    <w:rsid w:val="000C6598"/>
    <w:rsid w:val="000D44B3"/>
    <w:rsid w:val="000D50BA"/>
    <w:rsid w:val="000E1639"/>
    <w:rsid w:val="000F4B39"/>
    <w:rsid w:val="00121653"/>
    <w:rsid w:val="00130791"/>
    <w:rsid w:val="00145097"/>
    <w:rsid w:val="00145D43"/>
    <w:rsid w:val="0016077A"/>
    <w:rsid w:val="001821CD"/>
    <w:rsid w:val="00192C46"/>
    <w:rsid w:val="001A08B3"/>
    <w:rsid w:val="001A2AB3"/>
    <w:rsid w:val="001A7B60"/>
    <w:rsid w:val="001B52F0"/>
    <w:rsid w:val="001B7A65"/>
    <w:rsid w:val="001E2E2E"/>
    <w:rsid w:val="001E39E1"/>
    <w:rsid w:val="001E41F3"/>
    <w:rsid w:val="00201EAD"/>
    <w:rsid w:val="00203A49"/>
    <w:rsid w:val="002106F0"/>
    <w:rsid w:val="00213B7F"/>
    <w:rsid w:val="00226AC5"/>
    <w:rsid w:val="00231E14"/>
    <w:rsid w:val="00233237"/>
    <w:rsid w:val="0026004D"/>
    <w:rsid w:val="002640DD"/>
    <w:rsid w:val="00275D12"/>
    <w:rsid w:val="00284FEB"/>
    <w:rsid w:val="002860C4"/>
    <w:rsid w:val="002A1835"/>
    <w:rsid w:val="002B5741"/>
    <w:rsid w:val="002C0F51"/>
    <w:rsid w:val="002C3C6A"/>
    <w:rsid w:val="002C62B8"/>
    <w:rsid w:val="002E472E"/>
    <w:rsid w:val="002F4150"/>
    <w:rsid w:val="002F672C"/>
    <w:rsid w:val="00305409"/>
    <w:rsid w:val="00312CDA"/>
    <w:rsid w:val="00320B2C"/>
    <w:rsid w:val="00324198"/>
    <w:rsid w:val="0032736F"/>
    <w:rsid w:val="00340619"/>
    <w:rsid w:val="00341F90"/>
    <w:rsid w:val="00346930"/>
    <w:rsid w:val="00352E8E"/>
    <w:rsid w:val="003531D8"/>
    <w:rsid w:val="00353B1E"/>
    <w:rsid w:val="0035418F"/>
    <w:rsid w:val="003609EF"/>
    <w:rsid w:val="0036231A"/>
    <w:rsid w:val="003643E0"/>
    <w:rsid w:val="00365230"/>
    <w:rsid w:val="00366BE8"/>
    <w:rsid w:val="00374DD4"/>
    <w:rsid w:val="003837CD"/>
    <w:rsid w:val="00390FDC"/>
    <w:rsid w:val="003931CF"/>
    <w:rsid w:val="00393A35"/>
    <w:rsid w:val="003A2DBF"/>
    <w:rsid w:val="003A2E34"/>
    <w:rsid w:val="003B2359"/>
    <w:rsid w:val="003B35CD"/>
    <w:rsid w:val="003B4880"/>
    <w:rsid w:val="003E1A36"/>
    <w:rsid w:val="003F2CAF"/>
    <w:rsid w:val="00410371"/>
    <w:rsid w:val="004242F1"/>
    <w:rsid w:val="00430BC3"/>
    <w:rsid w:val="00445486"/>
    <w:rsid w:val="0046266F"/>
    <w:rsid w:val="00475E4C"/>
    <w:rsid w:val="0048184D"/>
    <w:rsid w:val="004A73B2"/>
    <w:rsid w:val="004B75B7"/>
    <w:rsid w:val="004C1112"/>
    <w:rsid w:val="004D33FB"/>
    <w:rsid w:val="004D5010"/>
    <w:rsid w:val="00500244"/>
    <w:rsid w:val="00511A14"/>
    <w:rsid w:val="005141D9"/>
    <w:rsid w:val="0051580D"/>
    <w:rsid w:val="00527C6C"/>
    <w:rsid w:val="00540111"/>
    <w:rsid w:val="00541BEB"/>
    <w:rsid w:val="00547111"/>
    <w:rsid w:val="005500E3"/>
    <w:rsid w:val="00556866"/>
    <w:rsid w:val="00563713"/>
    <w:rsid w:val="00574C85"/>
    <w:rsid w:val="005873D8"/>
    <w:rsid w:val="00592D74"/>
    <w:rsid w:val="005970A4"/>
    <w:rsid w:val="005A3671"/>
    <w:rsid w:val="005E2C44"/>
    <w:rsid w:val="005F6BA5"/>
    <w:rsid w:val="00606942"/>
    <w:rsid w:val="006175D2"/>
    <w:rsid w:val="0061784C"/>
    <w:rsid w:val="00621188"/>
    <w:rsid w:val="006257ED"/>
    <w:rsid w:val="00653DE4"/>
    <w:rsid w:val="00665C47"/>
    <w:rsid w:val="006803B3"/>
    <w:rsid w:val="006870F4"/>
    <w:rsid w:val="00695808"/>
    <w:rsid w:val="006A6C36"/>
    <w:rsid w:val="006B46FB"/>
    <w:rsid w:val="006C29F7"/>
    <w:rsid w:val="006E21FB"/>
    <w:rsid w:val="007003DF"/>
    <w:rsid w:val="0070424D"/>
    <w:rsid w:val="007373D7"/>
    <w:rsid w:val="00760430"/>
    <w:rsid w:val="00767DAA"/>
    <w:rsid w:val="00792342"/>
    <w:rsid w:val="007977A8"/>
    <w:rsid w:val="007A021E"/>
    <w:rsid w:val="007A4E63"/>
    <w:rsid w:val="007B095A"/>
    <w:rsid w:val="007B512A"/>
    <w:rsid w:val="007C2097"/>
    <w:rsid w:val="007D25C2"/>
    <w:rsid w:val="007D6A07"/>
    <w:rsid w:val="007E1853"/>
    <w:rsid w:val="007F7259"/>
    <w:rsid w:val="007F73BD"/>
    <w:rsid w:val="008040A8"/>
    <w:rsid w:val="00806AF1"/>
    <w:rsid w:val="00812BE1"/>
    <w:rsid w:val="00815C8D"/>
    <w:rsid w:val="0082438B"/>
    <w:rsid w:val="00825957"/>
    <w:rsid w:val="008279FA"/>
    <w:rsid w:val="00830281"/>
    <w:rsid w:val="0085019E"/>
    <w:rsid w:val="008626E7"/>
    <w:rsid w:val="00865573"/>
    <w:rsid w:val="00870EE7"/>
    <w:rsid w:val="008740AC"/>
    <w:rsid w:val="00880CB1"/>
    <w:rsid w:val="008863B9"/>
    <w:rsid w:val="00893241"/>
    <w:rsid w:val="00897D31"/>
    <w:rsid w:val="008A45A6"/>
    <w:rsid w:val="008B4DFC"/>
    <w:rsid w:val="008D1E87"/>
    <w:rsid w:val="008D3CCC"/>
    <w:rsid w:val="008F3789"/>
    <w:rsid w:val="008F686C"/>
    <w:rsid w:val="009148DE"/>
    <w:rsid w:val="00936552"/>
    <w:rsid w:val="00941E30"/>
    <w:rsid w:val="00944507"/>
    <w:rsid w:val="00956812"/>
    <w:rsid w:val="00961CF5"/>
    <w:rsid w:val="009777D9"/>
    <w:rsid w:val="00983508"/>
    <w:rsid w:val="00991B88"/>
    <w:rsid w:val="009A5753"/>
    <w:rsid w:val="009A579D"/>
    <w:rsid w:val="009B6046"/>
    <w:rsid w:val="009E3297"/>
    <w:rsid w:val="009E32A4"/>
    <w:rsid w:val="009F734F"/>
    <w:rsid w:val="00A05CF7"/>
    <w:rsid w:val="00A229A7"/>
    <w:rsid w:val="00A246B6"/>
    <w:rsid w:val="00A25BBE"/>
    <w:rsid w:val="00A45445"/>
    <w:rsid w:val="00A47E70"/>
    <w:rsid w:val="00A50CF0"/>
    <w:rsid w:val="00A53FF3"/>
    <w:rsid w:val="00A60228"/>
    <w:rsid w:val="00A62B02"/>
    <w:rsid w:val="00A7671C"/>
    <w:rsid w:val="00A76F42"/>
    <w:rsid w:val="00A8168C"/>
    <w:rsid w:val="00A84058"/>
    <w:rsid w:val="00A961D3"/>
    <w:rsid w:val="00AA2CBC"/>
    <w:rsid w:val="00AC4DCD"/>
    <w:rsid w:val="00AC5820"/>
    <w:rsid w:val="00AD1CD8"/>
    <w:rsid w:val="00AD66B1"/>
    <w:rsid w:val="00AE122D"/>
    <w:rsid w:val="00AF720F"/>
    <w:rsid w:val="00B16F42"/>
    <w:rsid w:val="00B22B70"/>
    <w:rsid w:val="00B258BB"/>
    <w:rsid w:val="00B3354A"/>
    <w:rsid w:val="00B66CCE"/>
    <w:rsid w:val="00B67B97"/>
    <w:rsid w:val="00B72151"/>
    <w:rsid w:val="00B75206"/>
    <w:rsid w:val="00B968C8"/>
    <w:rsid w:val="00BA0C60"/>
    <w:rsid w:val="00BA3EC5"/>
    <w:rsid w:val="00BA51D9"/>
    <w:rsid w:val="00BB5DFC"/>
    <w:rsid w:val="00BD279D"/>
    <w:rsid w:val="00BD6BB8"/>
    <w:rsid w:val="00BD6C0F"/>
    <w:rsid w:val="00BF3BA3"/>
    <w:rsid w:val="00C04ED5"/>
    <w:rsid w:val="00C1179F"/>
    <w:rsid w:val="00C142A5"/>
    <w:rsid w:val="00C334A6"/>
    <w:rsid w:val="00C5428E"/>
    <w:rsid w:val="00C57E2E"/>
    <w:rsid w:val="00C61BB6"/>
    <w:rsid w:val="00C66BA2"/>
    <w:rsid w:val="00C66C47"/>
    <w:rsid w:val="00C754EC"/>
    <w:rsid w:val="00C8475F"/>
    <w:rsid w:val="00C86A78"/>
    <w:rsid w:val="00C870F6"/>
    <w:rsid w:val="00C95985"/>
    <w:rsid w:val="00CC5026"/>
    <w:rsid w:val="00CC68D0"/>
    <w:rsid w:val="00CE492F"/>
    <w:rsid w:val="00D03F9A"/>
    <w:rsid w:val="00D06D51"/>
    <w:rsid w:val="00D22BF9"/>
    <w:rsid w:val="00D24991"/>
    <w:rsid w:val="00D50255"/>
    <w:rsid w:val="00D5448D"/>
    <w:rsid w:val="00D6477D"/>
    <w:rsid w:val="00D66520"/>
    <w:rsid w:val="00D73A25"/>
    <w:rsid w:val="00D84AE9"/>
    <w:rsid w:val="00D8565D"/>
    <w:rsid w:val="00D86FA0"/>
    <w:rsid w:val="00D9124E"/>
    <w:rsid w:val="00DA2D8E"/>
    <w:rsid w:val="00DD7469"/>
    <w:rsid w:val="00DE34CF"/>
    <w:rsid w:val="00DE3E7C"/>
    <w:rsid w:val="00DE5A23"/>
    <w:rsid w:val="00DF144D"/>
    <w:rsid w:val="00DF1E5B"/>
    <w:rsid w:val="00E13F3D"/>
    <w:rsid w:val="00E1789E"/>
    <w:rsid w:val="00E34898"/>
    <w:rsid w:val="00E42592"/>
    <w:rsid w:val="00E44606"/>
    <w:rsid w:val="00E46A16"/>
    <w:rsid w:val="00E53269"/>
    <w:rsid w:val="00EB09B7"/>
    <w:rsid w:val="00EC2DAE"/>
    <w:rsid w:val="00EE5D7C"/>
    <w:rsid w:val="00EE7D7C"/>
    <w:rsid w:val="00F07202"/>
    <w:rsid w:val="00F1206D"/>
    <w:rsid w:val="00F134FA"/>
    <w:rsid w:val="00F21E7A"/>
    <w:rsid w:val="00F25D98"/>
    <w:rsid w:val="00F2783A"/>
    <w:rsid w:val="00F300FB"/>
    <w:rsid w:val="00F6282A"/>
    <w:rsid w:val="00F64ECF"/>
    <w:rsid w:val="00F80655"/>
    <w:rsid w:val="00F91EF1"/>
    <w:rsid w:val="00FA2B9D"/>
    <w:rsid w:val="00FB43A3"/>
    <w:rsid w:val="00FB6386"/>
    <w:rsid w:val="00FE23B1"/>
    <w:rsid w:val="00FE3D64"/>
    <w:rsid w:val="00FF5565"/>
    <w:rsid w:val="00FF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8A6EFE"/>
  <w15:docId w15:val="{2B88CD08-2976-9C49-B5B4-7F2C13048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F278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2783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783A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F2783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40619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340619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4D501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837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~WRL2901.tmp</Template>
  <TotalTime>2</TotalTime>
  <Pages>4</Pages>
  <Words>1511</Words>
  <Characters>8616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Ericsson-MH4</dc:creator>
  <cp:keywords/>
  <cp:lastModifiedBy>Maurice Pope</cp:lastModifiedBy>
  <cp:revision>4</cp:revision>
  <cp:lastPrinted>1900-01-01T05:00:00Z</cp:lastPrinted>
  <dcterms:created xsi:type="dcterms:W3CDTF">2025-01-27T10:26:00Z</dcterms:created>
  <dcterms:modified xsi:type="dcterms:W3CDTF">2025-02-25T10:10:00Z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